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8E044" w14:textId="77777777" w:rsidR="00734034" w:rsidRPr="00734034" w:rsidRDefault="00734034" w:rsidP="00734034">
      <w:pPr>
        <w:pStyle w:val="Lijstalinea"/>
        <w:keepNext/>
        <w:numPr>
          <w:ilvl w:val="0"/>
          <w:numId w:val="5"/>
        </w:numPr>
        <w:spacing w:line="320" w:lineRule="exact"/>
        <w:contextualSpacing w:val="0"/>
        <w:outlineLvl w:val="0"/>
        <w:rPr>
          <w:b/>
          <w:vanish/>
          <w:kern w:val="32"/>
          <w:sz w:val="32"/>
          <w:szCs w:val="32"/>
          <w:lang w:val="nl-NL"/>
        </w:rPr>
      </w:pPr>
    </w:p>
    <w:p w14:paraId="77D05855" w14:textId="77777777" w:rsidR="00734034" w:rsidRPr="00734034" w:rsidRDefault="00734034" w:rsidP="00734034">
      <w:pPr>
        <w:pStyle w:val="Lijstalinea"/>
        <w:keepNext/>
        <w:numPr>
          <w:ilvl w:val="0"/>
          <w:numId w:val="5"/>
        </w:numPr>
        <w:spacing w:line="320" w:lineRule="exact"/>
        <w:contextualSpacing w:val="0"/>
        <w:outlineLvl w:val="0"/>
        <w:rPr>
          <w:b/>
          <w:vanish/>
          <w:kern w:val="32"/>
          <w:sz w:val="32"/>
          <w:szCs w:val="32"/>
          <w:lang w:val="nl-NL"/>
        </w:rPr>
      </w:pPr>
    </w:p>
    <w:p w14:paraId="0ED9A799" w14:textId="77777777" w:rsidR="00734034" w:rsidRPr="00734034" w:rsidRDefault="00734034" w:rsidP="00734034">
      <w:pPr>
        <w:pStyle w:val="Lijstalinea"/>
        <w:keepNext/>
        <w:numPr>
          <w:ilvl w:val="0"/>
          <w:numId w:val="5"/>
        </w:numPr>
        <w:spacing w:line="320" w:lineRule="exact"/>
        <w:contextualSpacing w:val="0"/>
        <w:outlineLvl w:val="0"/>
        <w:rPr>
          <w:b/>
          <w:vanish/>
          <w:kern w:val="32"/>
          <w:sz w:val="32"/>
          <w:szCs w:val="32"/>
          <w:lang w:val="nl-NL"/>
        </w:rPr>
      </w:pPr>
    </w:p>
    <w:p w14:paraId="4EFF4FA7" w14:textId="77777777" w:rsidR="00734034" w:rsidRPr="00734034" w:rsidRDefault="00734034" w:rsidP="00734034">
      <w:pPr>
        <w:pStyle w:val="Lijstalinea"/>
        <w:keepNext/>
        <w:numPr>
          <w:ilvl w:val="0"/>
          <w:numId w:val="5"/>
        </w:numPr>
        <w:spacing w:line="320" w:lineRule="exact"/>
        <w:contextualSpacing w:val="0"/>
        <w:outlineLvl w:val="0"/>
        <w:rPr>
          <w:b/>
          <w:vanish/>
          <w:kern w:val="32"/>
          <w:sz w:val="32"/>
          <w:szCs w:val="32"/>
          <w:lang w:val="nl-NL"/>
        </w:rPr>
      </w:pPr>
    </w:p>
    <w:p w14:paraId="339FA6EA" w14:textId="77777777" w:rsidR="00734034" w:rsidRPr="00734034" w:rsidRDefault="00734034" w:rsidP="00734034">
      <w:pPr>
        <w:pStyle w:val="Lijstalinea"/>
        <w:keepNext/>
        <w:numPr>
          <w:ilvl w:val="1"/>
          <w:numId w:val="5"/>
        </w:numPr>
        <w:contextualSpacing w:val="0"/>
        <w:outlineLvl w:val="1"/>
        <w:rPr>
          <w:b/>
          <w:vanish/>
          <w:sz w:val="28"/>
          <w:szCs w:val="28"/>
          <w:lang w:val="nl-NL"/>
        </w:rPr>
      </w:pPr>
    </w:p>
    <w:p w14:paraId="0ED33268" w14:textId="77777777" w:rsidR="00734034" w:rsidRPr="00734034" w:rsidRDefault="00734034" w:rsidP="00734034">
      <w:pPr>
        <w:pStyle w:val="Lijstalinea"/>
        <w:keepNext/>
        <w:numPr>
          <w:ilvl w:val="1"/>
          <w:numId w:val="5"/>
        </w:numPr>
        <w:contextualSpacing w:val="0"/>
        <w:outlineLvl w:val="1"/>
        <w:rPr>
          <w:b/>
          <w:vanish/>
          <w:sz w:val="28"/>
          <w:szCs w:val="28"/>
          <w:lang w:val="nl-NL"/>
        </w:rPr>
      </w:pPr>
    </w:p>
    <w:p w14:paraId="574179A0" w14:textId="77777777" w:rsidR="00B73E4D" w:rsidRPr="00785DDA" w:rsidRDefault="00B73E4D" w:rsidP="00B73E4D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801"/>
          <w:tab w:val="left" w:pos="7368"/>
          <w:tab w:val="left" w:pos="7934"/>
          <w:tab w:val="left" w:pos="8502"/>
          <w:tab w:val="left" w:pos="9068"/>
        </w:tabs>
        <w:rPr>
          <w:i/>
          <w:sz w:val="16"/>
        </w:rPr>
      </w:pPr>
    </w:p>
    <w:p w14:paraId="05E3D1A9" w14:textId="77777777" w:rsidR="00B73E4D" w:rsidRPr="00785DDA" w:rsidRDefault="00B73E4D" w:rsidP="00B73E4D"/>
    <w:p w14:paraId="0FEEEE67" w14:textId="77777777" w:rsidR="00B73E4D" w:rsidRPr="00785DDA" w:rsidRDefault="00B73E4D" w:rsidP="00B73E4D"/>
    <w:p w14:paraId="5C3CAD1F" w14:textId="77777777" w:rsidR="00B73E4D" w:rsidRPr="00785DDA" w:rsidRDefault="00B73E4D" w:rsidP="00B73E4D"/>
    <w:p w14:paraId="1ECA77F3" w14:textId="77777777" w:rsidR="00B73E4D" w:rsidRPr="00785DDA" w:rsidRDefault="00B73E4D" w:rsidP="00B73E4D"/>
    <w:p w14:paraId="58685827" w14:textId="77777777" w:rsidR="00B73E4D" w:rsidRPr="00785DDA" w:rsidRDefault="00B73E4D" w:rsidP="00B73E4D"/>
    <w:p w14:paraId="360AB6D2" w14:textId="77777777" w:rsidR="00B73E4D" w:rsidRPr="00785DDA" w:rsidRDefault="00B73E4D" w:rsidP="00B73E4D"/>
    <w:p w14:paraId="54146A48" w14:textId="77777777" w:rsidR="00B73E4D" w:rsidRPr="00785DDA" w:rsidRDefault="00B73E4D" w:rsidP="00B73E4D"/>
    <w:p w14:paraId="2E3E3DC0" w14:textId="77777777" w:rsidR="00B73E4D" w:rsidRPr="00B73E4D" w:rsidRDefault="00B73E4D" w:rsidP="00B73E4D">
      <w:pPr>
        <w:rPr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4D3B050" w14:textId="77777777" w:rsidR="00B73E4D" w:rsidRPr="00785DDA" w:rsidRDefault="00B73E4D" w:rsidP="00B73E4D">
      <w:pPr>
        <w:jc w:val="center"/>
        <w:rPr>
          <w:b/>
          <w:sz w:val="36"/>
          <w:szCs w:val="36"/>
        </w:rPr>
      </w:pPr>
      <w:r w:rsidRPr="00785DDA">
        <w:rPr>
          <w:b/>
          <w:sz w:val="36"/>
          <w:szCs w:val="36"/>
        </w:rPr>
        <w:t>INSPECTIE</w:t>
      </w:r>
      <w:r w:rsidR="00954F26">
        <w:rPr>
          <w:b/>
          <w:sz w:val="36"/>
          <w:szCs w:val="36"/>
        </w:rPr>
        <w:t>FORMULIER</w:t>
      </w:r>
    </w:p>
    <w:p w14:paraId="681FC46D" w14:textId="77777777" w:rsidR="00B73E4D" w:rsidRDefault="00B73E4D" w:rsidP="00B73E4D">
      <w:pPr>
        <w:jc w:val="center"/>
        <w:rPr>
          <w:b/>
          <w:sz w:val="36"/>
          <w:szCs w:val="36"/>
        </w:rPr>
      </w:pPr>
      <w:r w:rsidRPr="00785DDA">
        <w:rPr>
          <w:b/>
          <w:sz w:val="36"/>
          <w:szCs w:val="36"/>
        </w:rPr>
        <w:t>ELEKTRISCHE INSTALLATIE</w:t>
      </w:r>
    </w:p>
    <w:p w14:paraId="25BF81DC" w14:textId="77777777" w:rsidR="00A3480D" w:rsidRPr="00785DDA" w:rsidRDefault="00B25811" w:rsidP="00B73E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Haltesystemen</w:t>
      </w:r>
    </w:p>
    <w:p w14:paraId="3EE59CDA" w14:textId="77777777" w:rsidR="00B73E4D" w:rsidRPr="00785DDA" w:rsidRDefault="00B73E4D" w:rsidP="00B73E4D">
      <w:pPr>
        <w:jc w:val="center"/>
        <w:rPr>
          <w:sz w:val="16"/>
        </w:rPr>
      </w:pPr>
    </w:p>
    <w:p w14:paraId="09BF3F6D" w14:textId="77777777" w:rsidR="00B73E4D" w:rsidRPr="00785DDA" w:rsidRDefault="00B73E4D" w:rsidP="00B73E4D"/>
    <w:p w14:paraId="08F0DF1D" w14:textId="77777777" w:rsidR="00B73E4D" w:rsidRPr="00785DDA" w:rsidRDefault="00B73E4D" w:rsidP="00B73E4D"/>
    <w:p w14:paraId="1BAC1CF3" w14:textId="77777777" w:rsidR="00B73E4D" w:rsidRPr="00785DDA" w:rsidRDefault="00B73E4D" w:rsidP="00B73E4D"/>
    <w:p w14:paraId="34DF5FB5" w14:textId="77777777" w:rsidR="00B73E4D" w:rsidRPr="00785DDA" w:rsidRDefault="00B73E4D" w:rsidP="00B73E4D"/>
    <w:p w14:paraId="78677CE4" w14:textId="77777777" w:rsidR="00B73E4D" w:rsidRPr="00785DDA" w:rsidRDefault="00B73E4D" w:rsidP="00B73E4D"/>
    <w:p w14:paraId="352F2460" w14:textId="77777777" w:rsidR="00B73E4D" w:rsidRPr="00785DDA" w:rsidRDefault="00B73E4D" w:rsidP="00B73E4D"/>
    <w:p w14:paraId="6C933FC7" w14:textId="77777777" w:rsidR="00B73E4D" w:rsidRPr="00785DDA" w:rsidRDefault="00B73E4D" w:rsidP="00B73E4D"/>
    <w:p w14:paraId="6802AB61" w14:textId="77777777" w:rsidR="00B73E4D" w:rsidRPr="00785DDA" w:rsidRDefault="00B73E4D" w:rsidP="00B73E4D"/>
    <w:p w14:paraId="49758C44" w14:textId="77777777" w:rsidR="00B73E4D" w:rsidRDefault="00B73E4D" w:rsidP="00B73E4D"/>
    <w:p w14:paraId="3D92F95A" w14:textId="77777777" w:rsidR="00954F26" w:rsidRDefault="00954F26" w:rsidP="00B73E4D"/>
    <w:p w14:paraId="4A74B3B5" w14:textId="77777777" w:rsidR="00954F26" w:rsidRPr="00785DDA" w:rsidRDefault="00954F26" w:rsidP="00B73E4D"/>
    <w:p w14:paraId="7A1F0190" w14:textId="77777777" w:rsidR="00B73E4D" w:rsidRPr="00785DDA" w:rsidRDefault="00B73E4D" w:rsidP="00B73E4D"/>
    <w:p w14:paraId="128BF736" w14:textId="77777777" w:rsidR="00B73E4D" w:rsidRPr="00785DDA" w:rsidRDefault="00B73E4D" w:rsidP="00B73E4D"/>
    <w:p w14:paraId="1E979CE0" w14:textId="77777777" w:rsidR="00B73E4D" w:rsidRPr="00785DDA" w:rsidRDefault="00B73E4D" w:rsidP="00B73E4D"/>
    <w:p w14:paraId="3969F114" w14:textId="77777777" w:rsidR="00B73E4D" w:rsidRPr="00785DDA" w:rsidRDefault="00B73E4D" w:rsidP="00B73E4D"/>
    <w:p w14:paraId="30524C7B" w14:textId="77777777" w:rsidR="00B73E4D" w:rsidRPr="00785DDA" w:rsidRDefault="00B73E4D" w:rsidP="00B73E4D"/>
    <w:p w14:paraId="604CD7B5" w14:textId="77777777" w:rsidR="00B73E4D" w:rsidRPr="00785DDA" w:rsidRDefault="00B73E4D" w:rsidP="00B73E4D"/>
    <w:p w14:paraId="7EFC3076" w14:textId="77777777" w:rsidR="00B73E4D" w:rsidRPr="00785DDA" w:rsidRDefault="00B73E4D" w:rsidP="00B73E4D"/>
    <w:p w14:paraId="2BDC2CC8" w14:textId="77777777" w:rsidR="00B73E4D" w:rsidRPr="00785DDA" w:rsidRDefault="00B73E4D" w:rsidP="00B73E4D"/>
    <w:p w14:paraId="38AECF8C" w14:textId="77777777" w:rsidR="00B73E4D" w:rsidRPr="00785DDA" w:rsidRDefault="00B73E4D" w:rsidP="00B73E4D"/>
    <w:p w14:paraId="255CEE00" w14:textId="77777777" w:rsidR="00B73E4D" w:rsidRPr="00785DDA" w:rsidRDefault="00B73E4D" w:rsidP="00B73E4D">
      <w:pPr>
        <w:rPr>
          <w:szCs w:val="22"/>
        </w:rPr>
      </w:pPr>
      <w:r w:rsidRPr="00785DDA">
        <w:rPr>
          <w:szCs w:val="22"/>
        </w:rPr>
        <w:t>Klant:</w:t>
      </w:r>
    </w:p>
    <w:p w14:paraId="79233C0E" w14:textId="77777777" w:rsidR="00B73E4D" w:rsidRPr="00785DDA" w:rsidRDefault="00B73E4D" w:rsidP="00B73E4D">
      <w:pPr>
        <w:rPr>
          <w:szCs w:val="22"/>
        </w:rPr>
      </w:pPr>
    </w:p>
    <w:p w14:paraId="57C3DEEB" w14:textId="77777777" w:rsidR="00B73E4D" w:rsidRPr="00785DDA" w:rsidRDefault="00B73E4D" w:rsidP="00B73E4D">
      <w:pPr>
        <w:rPr>
          <w:szCs w:val="22"/>
        </w:rPr>
      </w:pPr>
      <w:r w:rsidRPr="00785DDA">
        <w:rPr>
          <w:szCs w:val="22"/>
        </w:rPr>
        <w:t>Project:</w:t>
      </w:r>
    </w:p>
    <w:p w14:paraId="104BC48D" w14:textId="77777777" w:rsidR="00B73E4D" w:rsidRPr="00785DDA" w:rsidRDefault="00B73E4D" w:rsidP="00B73E4D">
      <w:pPr>
        <w:rPr>
          <w:szCs w:val="22"/>
        </w:rPr>
      </w:pPr>
      <w:r w:rsidRPr="00785DDA">
        <w:rPr>
          <w:szCs w:val="22"/>
        </w:rPr>
        <w:br w:type="page"/>
      </w:r>
    </w:p>
    <w:p w14:paraId="45C00D45" w14:textId="77777777" w:rsidR="00C068ED" w:rsidRDefault="00C068ED" w:rsidP="00B73E4D">
      <w:pPr>
        <w:sectPr w:rsidR="00C068ED" w:rsidSect="00E96B87">
          <w:headerReference w:type="even" r:id="rId12"/>
          <w:headerReference w:type="default" r:id="rId13"/>
          <w:headerReference w:type="first" r:id="rId14"/>
          <w:footerReference w:type="first" r:id="rId15"/>
          <w:pgSz w:w="11906" w:h="16838" w:code="9"/>
          <w:pgMar w:top="1985" w:right="1418" w:bottom="2002" w:left="1418" w:header="709" w:footer="709" w:gutter="0"/>
          <w:cols w:space="708"/>
          <w:docGrid w:linePitch="360"/>
        </w:sectPr>
      </w:pPr>
    </w:p>
    <w:p w14:paraId="73C9E4CF" w14:textId="77777777" w:rsidR="00B73E4D" w:rsidRPr="00785DDA" w:rsidRDefault="00B73E4D" w:rsidP="00B73E4D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861"/>
        <w:gridCol w:w="2663"/>
        <w:gridCol w:w="1610"/>
        <w:gridCol w:w="2926"/>
      </w:tblGrid>
      <w:tr w:rsidR="00B73E4D" w:rsidRPr="00785DDA" w14:paraId="12715B78" w14:textId="77777777" w:rsidTr="00AF1CB7">
        <w:tc>
          <w:tcPr>
            <w:tcW w:w="9239" w:type="dxa"/>
            <w:gridSpan w:val="4"/>
          </w:tcPr>
          <w:p w14:paraId="235BC3C0" w14:textId="77777777" w:rsidR="00B73E4D" w:rsidRPr="00785DDA" w:rsidRDefault="00B73E4D" w:rsidP="00AF1CB7">
            <w:pPr>
              <w:rPr>
                <w:b/>
                <w:szCs w:val="22"/>
              </w:rPr>
            </w:pPr>
            <w:r w:rsidRPr="00785DDA">
              <w:rPr>
                <w:szCs w:val="22"/>
              </w:rPr>
              <w:br w:type="page"/>
            </w:r>
            <w:r w:rsidRPr="00785DDA">
              <w:rPr>
                <w:b/>
                <w:szCs w:val="22"/>
              </w:rPr>
              <w:t>Objectgegevens</w:t>
            </w:r>
          </w:p>
        </w:tc>
      </w:tr>
      <w:tr w:rsidR="00B73E4D" w:rsidRPr="00785DDA" w14:paraId="548506BD" w14:textId="77777777" w:rsidTr="00AF1CB7">
        <w:tc>
          <w:tcPr>
            <w:tcW w:w="1869" w:type="dxa"/>
          </w:tcPr>
          <w:p w14:paraId="21CEBF58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bedrijfsnaam</w:t>
            </w:r>
          </w:p>
        </w:tc>
        <w:tc>
          <w:tcPr>
            <w:tcW w:w="2739" w:type="dxa"/>
          </w:tcPr>
          <w:p w14:paraId="138F6804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7F961B25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objectnaam</w:t>
            </w:r>
          </w:p>
        </w:tc>
        <w:tc>
          <w:tcPr>
            <w:tcW w:w="3011" w:type="dxa"/>
          </w:tcPr>
          <w:p w14:paraId="3C9C5566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5530AA74" w14:textId="77777777" w:rsidTr="00AF1CB7">
        <w:tc>
          <w:tcPr>
            <w:tcW w:w="1869" w:type="dxa"/>
          </w:tcPr>
          <w:p w14:paraId="0E6074F4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adres</w:t>
            </w:r>
          </w:p>
        </w:tc>
        <w:tc>
          <w:tcPr>
            <w:tcW w:w="2739" w:type="dxa"/>
          </w:tcPr>
          <w:p w14:paraId="25736486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56E41EC7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postcode</w:t>
            </w:r>
          </w:p>
        </w:tc>
        <w:tc>
          <w:tcPr>
            <w:tcW w:w="3011" w:type="dxa"/>
          </w:tcPr>
          <w:p w14:paraId="087D97AE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1E7B7900" w14:textId="77777777" w:rsidTr="00AF1CB7">
        <w:tc>
          <w:tcPr>
            <w:tcW w:w="1869" w:type="dxa"/>
          </w:tcPr>
          <w:p w14:paraId="4707FF7A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plaats</w:t>
            </w:r>
          </w:p>
        </w:tc>
        <w:tc>
          <w:tcPr>
            <w:tcW w:w="2739" w:type="dxa"/>
          </w:tcPr>
          <w:p w14:paraId="18E0D546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04628BC4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telefoon</w:t>
            </w:r>
          </w:p>
        </w:tc>
        <w:tc>
          <w:tcPr>
            <w:tcW w:w="3011" w:type="dxa"/>
          </w:tcPr>
          <w:p w14:paraId="53988D8F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3579D20A" w14:textId="77777777" w:rsidTr="00AF1CB7">
        <w:tc>
          <w:tcPr>
            <w:tcW w:w="1869" w:type="dxa"/>
          </w:tcPr>
          <w:p w14:paraId="01DDA482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contactpersoon</w:t>
            </w:r>
          </w:p>
        </w:tc>
        <w:tc>
          <w:tcPr>
            <w:tcW w:w="2739" w:type="dxa"/>
          </w:tcPr>
          <w:p w14:paraId="2EFCC8D9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32B1FA76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functie</w:t>
            </w:r>
          </w:p>
        </w:tc>
        <w:tc>
          <w:tcPr>
            <w:tcW w:w="3011" w:type="dxa"/>
          </w:tcPr>
          <w:p w14:paraId="70E2523D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2A21F9D7" w14:textId="77777777" w:rsidTr="00AF1CB7">
        <w:tc>
          <w:tcPr>
            <w:tcW w:w="1869" w:type="dxa"/>
          </w:tcPr>
          <w:p w14:paraId="1D7BA86B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adres *</w:t>
            </w:r>
          </w:p>
        </w:tc>
        <w:tc>
          <w:tcPr>
            <w:tcW w:w="2739" w:type="dxa"/>
          </w:tcPr>
          <w:p w14:paraId="2BF8E218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060688AA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postcode *</w:t>
            </w:r>
          </w:p>
        </w:tc>
        <w:tc>
          <w:tcPr>
            <w:tcW w:w="3011" w:type="dxa"/>
          </w:tcPr>
          <w:p w14:paraId="43B5A259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3B712007" w14:textId="77777777" w:rsidTr="00AF1CB7">
        <w:tc>
          <w:tcPr>
            <w:tcW w:w="1869" w:type="dxa"/>
          </w:tcPr>
          <w:p w14:paraId="747A67D9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plaats *</w:t>
            </w:r>
          </w:p>
        </w:tc>
        <w:tc>
          <w:tcPr>
            <w:tcW w:w="2739" w:type="dxa"/>
          </w:tcPr>
          <w:p w14:paraId="16EED942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64118254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 xml:space="preserve">e-mail  </w:t>
            </w:r>
          </w:p>
        </w:tc>
        <w:tc>
          <w:tcPr>
            <w:tcW w:w="3011" w:type="dxa"/>
          </w:tcPr>
          <w:p w14:paraId="0EC1CA0D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49FD865C" w14:textId="77777777" w:rsidTr="00AF1CB7">
        <w:tc>
          <w:tcPr>
            <w:tcW w:w="1869" w:type="dxa"/>
          </w:tcPr>
          <w:p w14:paraId="7DE67512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telefoon *</w:t>
            </w:r>
          </w:p>
        </w:tc>
        <w:tc>
          <w:tcPr>
            <w:tcW w:w="2739" w:type="dxa"/>
          </w:tcPr>
          <w:p w14:paraId="0D262D27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0C9EDD28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 xml:space="preserve">fax  </w:t>
            </w:r>
          </w:p>
        </w:tc>
        <w:tc>
          <w:tcPr>
            <w:tcW w:w="3011" w:type="dxa"/>
          </w:tcPr>
          <w:p w14:paraId="4596EC8C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32BB5CEA" w14:textId="77777777" w:rsidTr="00AF1CB7">
        <w:tc>
          <w:tcPr>
            <w:tcW w:w="9239" w:type="dxa"/>
            <w:gridSpan w:val="4"/>
          </w:tcPr>
          <w:p w14:paraId="1E18468C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Eenduidige omschrijving van het object:</w:t>
            </w:r>
          </w:p>
          <w:p w14:paraId="24573B82" w14:textId="77777777" w:rsidR="00B73E4D" w:rsidRPr="00785DDA" w:rsidRDefault="00B73E4D" w:rsidP="00AF1CB7">
            <w:pPr>
              <w:rPr>
                <w:szCs w:val="22"/>
              </w:rPr>
            </w:pPr>
          </w:p>
          <w:p w14:paraId="4192AB1D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</w:tbl>
    <w:p w14:paraId="58E84DA1" w14:textId="77777777" w:rsidR="00B73E4D" w:rsidRPr="00785DDA" w:rsidRDefault="00B73E4D" w:rsidP="00B73E4D">
      <w:pPr>
        <w:tabs>
          <w:tab w:val="left" w:pos="1560"/>
        </w:tabs>
        <w:rPr>
          <w:sz w:val="16"/>
          <w:szCs w:val="16"/>
        </w:rPr>
      </w:pPr>
      <w:r w:rsidRPr="00785DDA">
        <w:rPr>
          <w:sz w:val="16"/>
          <w:szCs w:val="16"/>
        </w:rPr>
        <w:t>* indien afwijkend van voorgaande gegevens</w:t>
      </w:r>
    </w:p>
    <w:p w14:paraId="62F70469" w14:textId="77777777" w:rsidR="00B73E4D" w:rsidRPr="00785DDA" w:rsidRDefault="00B73E4D" w:rsidP="00B73E4D">
      <w:pPr>
        <w:tabs>
          <w:tab w:val="left" w:pos="1560"/>
        </w:tabs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861"/>
        <w:gridCol w:w="2666"/>
        <w:gridCol w:w="1603"/>
        <w:gridCol w:w="2930"/>
      </w:tblGrid>
      <w:tr w:rsidR="00B73E4D" w:rsidRPr="00785DDA" w14:paraId="41C0ECE6" w14:textId="77777777" w:rsidTr="00AF1CB7">
        <w:tc>
          <w:tcPr>
            <w:tcW w:w="9239" w:type="dxa"/>
            <w:gridSpan w:val="4"/>
          </w:tcPr>
          <w:p w14:paraId="397111B4" w14:textId="77777777" w:rsidR="00B73E4D" w:rsidRPr="00785DDA" w:rsidRDefault="00B73E4D" w:rsidP="00AF1CB7">
            <w:pPr>
              <w:rPr>
                <w:b/>
                <w:szCs w:val="22"/>
              </w:rPr>
            </w:pPr>
            <w:r w:rsidRPr="00785DDA">
              <w:rPr>
                <w:b/>
                <w:szCs w:val="22"/>
              </w:rPr>
              <w:t>Opdrachtgever</w:t>
            </w:r>
          </w:p>
        </w:tc>
      </w:tr>
      <w:tr w:rsidR="00B73E4D" w:rsidRPr="00785DDA" w14:paraId="253F11C4" w14:textId="77777777" w:rsidTr="00AF1CB7">
        <w:tc>
          <w:tcPr>
            <w:tcW w:w="1869" w:type="dxa"/>
          </w:tcPr>
          <w:p w14:paraId="214D0A79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bedrijfsnaam *</w:t>
            </w:r>
          </w:p>
        </w:tc>
        <w:tc>
          <w:tcPr>
            <w:tcW w:w="2739" w:type="dxa"/>
          </w:tcPr>
          <w:p w14:paraId="23979269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08D88071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3011" w:type="dxa"/>
          </w:tcPr>
          <w:p w14:paraId="74C42EA9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564CB073" w14:textId="77777777" w:rsidTr="00AF1CB7">
        <w:tc>
          <w:tcPr>
            <w:tcW w:w="1869" w:type="dxa"/>
          </w:tcPr>
          <w:p w14:paraId="7F995627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contactpersoon *</w:t>
            </w:r>
          </w:p>
        </w:tc>
        <w:tc>
          <w:tcPr>
            <w:tcW w:w="2739" w:type="dxa"/>
          </w:tcPr>
          <w:p w14:paraId="388B2116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4C8119B1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functie *</w:t>
            </w:r>
          </w:p>
        </w:tc>
        <w:tc>
          <w:tcPr>
            <w:tcW w:w="3011" w:type="dxa"/>
          </w:tcPr>
          <w:p w14:paraId="0FC366D5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3C4F5B43" w14:textId="77777777" w:rsidTr="00AF1CB7">
        <w:tc>
          <w:tcPr>
            <w:tcW w:w="1869" w:type="dxa"/>
          </w:tcPr>
          <w:p w14:paraId="571A1906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adres *</w:t>
            </w:r>
          </w:p>
        </w:tc>
        <w:tc>
          <w:tcPr>
            <w:tcW w:w="2739" w:type="dxa"/>
          </w:tcPr>
          <w:p w14:paraId="1F3ECE94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4787BD9C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postcode *</w:t>
            </w:r>
          </w:p>
        </w:tc>
        <w:tc>
          <w:tcPr>
            <w:tcW w:w="3011" w:type="dxa"/>
          </w:tcPr>
          <w:p w14:paraId="3D81EC34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12D2C1F5" w14:textId="77777777" w:rsidTr="00AF1CB7">
        <w:tc>
          <w:tcPr>
            <w:tcW w:w="1869" w:type="dxa"/>
          </w:tcPr>
          <w:p w14:paraId="4B6CE10C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plaats *</w:t>
            </w:r>
          </w:p>
        </w:tc>
        <w:tc>
          <w:tcPr>
            <w:tcW w:w="2739" w:type="dxa"/>
          </w:tcPr>
          <w:p w14:paraId="2B025CAE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14AA5874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e-mail *</w:t>
            </w:r>
          </w:p>
        </w:tc>
        <w:tc>
          <w:tcPr>
            <w:tcW w:w="3011" w:type="dxa"/>
          </w:tcPr>
          <w:p w14:paraId="66101A6D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60671716" w14:textId="77777777" w:rsidTr="00AF1CB7">
        <w:tc>
          <w:tcPr>
            <w:tcW w:w="1869" w:type="dxa"/>
          </w:tcPr>
          <w:p w14:paraId="3A679F3C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telefoon *</w:t>
            </w:r>
          </w:p>
        </w:tc>
        <w:tc>
          <w:tcPr>
            <w:tcW w:w="2739" w:type="dxa"/>
          </w:tcPr>
          <w:p w14:paraId="3454825C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2919DACA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fax *</w:t>
            </w:r>
          </w:p>
        </w:tc>
        <w:tc>
          <w:tcPr>
            <w:tcW w:w="3011" w:type="dxa"/>
          </w:tcPr>
          <w:p w14:paraId="5FEB4947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</w:tbl>
    <w:p w14:paraId="6DED8F37" w14:textId="77777777" w:rsidR="00B73E4D" w:rsidRPr="00785DDA" w:rsidRDefault="00B73E4D" w:rsidP="00B73E4D">
      <w:pPr>
        <w:tabs>
          <w:tab w:val="left" w:pos="1560"/>
        </w:tabs>
        <w:rPr>
          <w:sz w:val="16"/>
          <w:szCs w:val="16"/>
        </w:rPr>
      </w:pPr>
      <w:r w:rsidRPr="00785DDA">
        <w:rPr>
          <w:sz w:val="16"/>
          <w:szCs w:val="16"/>
        </w:rPr>
        <w:t>* indien afwijkend van voorgaande gegevens</w:t>
      </w:r>
    </w:p>
    <w:p w14:paraId="4D9C2438" w14:textId="77777777" w:rsidR="00B73E4D" w:rsidRPr="00785DDA" w:rsidRDefault="00B73E4D" w:rsidP="00B73E4D">
      <w:pPr>
        <w:tabs>
          <w:tab w:val="left" w:pos="1560"/>
        </w:tabs>
        <w:rPr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855"/>
        <w:gridCol w:w="2668"/>
        <w:gridCol w:w="1604"/>
        <w:gridCol w:w="2933"/>
      </w:tblGrid>
      <w:tr w:rsidR="00B73E4D" w:rsidRPr="00785DDA" w14:paraId="2D424EB1" w14:textId="77777777" w:rsidTr="00AF1CB7">
        <w:tc>
          <w:tcPr>
            <w:tcW w:w="9239" w:type="dxa"/>
            <w:gridSpan w:val="4"/>
          </w:tcPr>
          <w:p w14:paraId="7A26601E" w14:textId="77777777" w:rsidR="00B73E4D" w:rsidRPr="00785DDA" w:rsidRDefault="00B73E4D" w:rsidP="00D06D08">
            <w:pPr>
              <w:rPr>
                <w:b/>
                <w:szCs w:val="22"/>
              </w:rPr>
            </w:pPr>
            <w:r w:rsidRPr="00785DDA">
              <w:rPr>
                <w:b/>
                <w:szCs w:val="22"/>
              </w:rPr>
              <w:t>Installatieverantwoordelijke</w:t>
            </w:r>
            <w:r w:rsidR="00D06D08">
              <w:rPr>
                <w:b/>
                <w:szCs w:val="22"/>
              </w:rPr>
              <w:t xml:space="preserve"> Operationeel Intern (IVo-intern)</w:t>
            </w:r>
          </w:p>
        </w:tc>
      </w:tr>
      <w:tr w:rsidR="00B73E4D" w:rsidRPr="00785DDA" w14:paraId="4FD8BB6F" w14:textId="77777777" w:rsidTr="00AF1CB7">
        <w:tc>
          <w:tcPr>
            <w:tcW w:w="1869" w:type="dxa"/>
          </w:tcPr>
          <w:p w14:paraId="63D1B670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bedrijfsnaam</w:t>
            </w:r>
          </w:p>
        </w:tc>
        <w:tc>
          <w:tcPr>
            <w:tcW w:w="2739" w:type="dxa"/>
          </w:tcPr>
          <w:p w14:paraId="7F50D43B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5AEACAB3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naam</w:t>
            </w:r>
          </w:p>
        </w:tc>
        <w:tc>
          <w:tcPr>
            <w:tcW w:w="3011" w:type="dxa"/>
          </w:tcPr>
          <w:p w14:paraId="7C6F2B30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6CB9964F" w14:textId="77777777" w:rsidTr="00AF1CB7">
        <w:tc>
          <w:tcPr>
            <w:tcW w:w="1869" w:type="dxa"/>
          </w:tcPr>
          <w:p w14:paraId="489B79D9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adres *</w:t>
            </w:r>
          </w:p>
        </w:tc>
        <w:tc>
          <w:tcPr>
            <w:tcW w:w="2739" w:type="dxa"/>
          </w:tcPr>
          <w:p w14:paraId="0F9E6296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4A38C56C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postcode *</w:t>
            </w:r>
          </w:p>
        </w:tc>
        <w:tc>
          <w:tcPr>
            <w:tcW w:w="3011" w:type="dxa"/>
          </w:tcPr>
          <w:p w14:paraId="7EFA8B29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3C264D03" w14:textId="77777777" w:rsidTr="00AF1CB7">
        <w:tc>
          <w:tcPr>
            <w:tcW w:w="1869" w:type="dxa"/>
          </w:tcPr>
          <w:p w14:paraId="26C83CA0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plaats *</w:t>
            </w:r>
          </w:p>
        </w:tc>
        <w:tc>
          <w:tcPr>
            <w:tcW w:w="2739" w:type="dxa"/>
          </w:tcPr>
          <w:p w14:paraId="6ACA9D90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7A0B9C8A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e-mail *</w:t>
            </w:r>
          </w:p>
        </w:tc>
        <w:tc>
          <w:tcPr>
            <w:tcW w:w="3011" w:type="dxa"/>
          </w:tcPr>
          <w:p w14:paraId="2A81444F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511A5024" w14:textId="77777777" w:rsidTr="00AF1CB7">
        <w:tc>
          <w:tcPr>
            <w:tcW w:w="1869" w:type="dxa"/>
          </w:tcPr>
          <w:p w14:paraId="24653C6A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telefoon *</w:t>
            </w:r>
          </w:p>
        </w:tc>
        <w:tc>
          <w:tcPr>
            <w:tcW w:w="2739" w:type="dxa"/>
          </w:tcPr>
          <w:p w14:paraId="5ACB7D8E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4B9CA2A0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fax *</w:t>
            </w:r>
          </w:p>
        </w:tc>
        <w:tc>
          <w:tcPr>
            <w:tcW w:w="3011" w:type="dxa"/>
          </w:tcPr>
          <w:p w14:paraId="5317BF7F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</w:tbl>
    <w:p w14:paraId="79814938" w14:textId="77777777" w:rsidR="00B73E4D" w:rsidRPr="00785DDA" w:rsidRDefault="00B73E4D" w:rsidP="00B73E4D">
      <w:pPr>
        <w:tabs>
          <w:tab w:val="left" w:pos="1560"/>
        </w:tabs>
        <w:rPr>
          <w:sz w:val="16"/>
          <w:szCs w:val="16"/>
        </w:rPr>
      </w:pPr>
      <w:r w:rsidRPr="00785DDA">
        <w:rPr>
          <w:sz w:val="16"/>
          <w:szCs w:val="16"/>
        </w:rPr>
        <w:t>* indien afwijkend van voorgaande gegevens</w:t>
      </w:r>
    </w:p>
    <w:p w14:paraId="6FE2E8DE" w14:textId="77777777" w:rsidR="00B73E4D" w:rsidRDefault="00B73E4D" w:rsidP="00B73E4D">
      <w:pPr>
        <w:tabs>
          <w:tab w:val="left" w:pos="1560"/>
        </w:tabs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855"/>
        <w:gridCol w:w="2668"/>
        <w:gridCol w:w="1604"/>
        <w:gridCol w:w="2933"/>
      </w:tblGrid>
      <w:tr w:rsidR="00D06D08" w:rsidRPr="00785DDA" w14:paraId="50648EDB" w14:textId="77777777" w:rsidTr="00C07E47">
        <w:tc>
          <w:tcPr>
            <w:tcW w:w="9239" w:type="dxa"/>
            <w:gridSpan w:val="4"/>
          </w:tcPr>
          <w:p w14:paraId="6F0C92B1" w14:textId="77777777" w:rsidR="00D06D08" w:rsidRPr="00785DDA" w:rsidRDefault="00D06D08" w:rsidP="00C07E47">
            <w:pPr>
              <w:rPr>
                <w:b/>
                <w:szCs w:val="22"/>
              </w:rPr>
            </w:pPr>
            <w:r w:rsidRPr="00785DDA">
              <w:rPr>
                <w:b/>
                <w:szCs w:val="22"/>
              </w:rPr>
              <w:t>Installatieverantwoordelijke</w:t>
            </w:r>
            <w:r>
              <w:rPr>
                <w:b/>
                <w:szCs w:val="22"/>
              </w:rPr>
              <w:t xml:space="preserve"> Operationeel Extern (IVo-extern)</w:t>
            </w:r>
          </w:p>
        </w:tc>
      </w:tr>
      <w:tr w:rsidR="00D06D08" w:rsidRPr="00785DDA" w14:paraId="6B198FDB" w14:textId="77777777" w:rsidTr="00C07E47">
        <w:tc>
          <w:tcPr>
            <w:tcW w:w="1869" w:type="dxa"/>
          </w:tcPr>
          <w:p w14:paraId="3CC93975" w14:textId="77777777" w:rsidR="00D06D08" w:rsidRPr="00785DDA" w:rsidRDefault="00D06D08" w:rsidP="00C07E47">
            <w:pPr>
              <w:rPr>
                <w:szCs w:val="22"/>
              </w:rPr>
            </w:pPr>
            <w:r w:rsidRPr="00785DDA">
              <w:rPr>
                <w:szCs w:val="22"/>
              </w:rPr>
              <w:t>bedrijfsnaam</w:t>
            </w:r>
          </w:p>
        </w:tc>
        <w:tc>
          <w:tcPr>
            <w:tcW w:w="2739" w:type="dxa"/>
          </w:tcPr>
          <w:p w14:paraId="0EAE0570" w14:textId="77777777" w:rsidR="00D06D08" w:rsidRPr="00785DDA" w:rsidRDefault="00D06D08" w:rsidP="00C07E4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45135B8D" w14:textId="77777777" w:rsidR="00D06D08" w:rsidRPr="00785DDA" w:rsidRDefault="00D06D08" w:rsidP="00C07E47">
            <w:pPr>
              <w:rPr>
                <w:szCs w:val="22"/>
              </w:rPr>
            </w:pPr>
            <w:r w:rsidRPr="00785DDA">
              <w:rPr>
                <w:szCs w:val="22"/>
              </w:rPr>
              <w:t>naam</w:t>
            </w:r>
          </w:p>
        </w:tc>
        <w:tc>
          <w:tcPr>
            <w:tcW w:w="3011" w:type="dxa"/>
          </w:tcPr>
          <w:p w14:paraId="12ABFD1A" w14:textId="77777777" w:rsidR="00D06D08" w:rsidRPr="00785DDA" w:rsidRDefault="00D06D08" w:rsidP="00C07E47">
            <w:pPr>
              <w:rPr>
                <w:szCs w:val="22"/>
              </w:rPr>
            </w:pPr>
          </w:p>
        </w:tc>
      </w:tr>
      <w:tr w:rsidR="00D06D08" w:rsidRPr="00785DDA" w14:paraId="14172917" w14:textId="77777777" w:rsidTr="00C07E47">
        <w:tc>
          <w:tcPr>
            <w:tcW w:w="1869" w:type="dxa"/>
          </w:tcPr>
          <w:p w14:paraId="4EB0B45A" w14:textId="77777777" w:rsidR="00D06D08" w:rsidRPr="00785DDA" w:rsidRDefault="00D06D08" w:rsidP="00C07E47">
            <w:pPr>
              <w:rPr>
                <w:szCs w:val="22"/>
              </w:rPr>
            </w:pPr>
            <w:r w:rsidRPr="00785DDA">
              <w:rPr>
                <w:szCs w:val="22"/>
              </w:rPr>
              <w:t>adres *</w:t>
            </w:r>
          </w:p>
        </w:tc>
        <w:tc>
          <w:tcPr>
            <w:tcW w:w="2739" w:type="dxa"/>
          </w:tcPr>
          <w:p w14:paraId="6C03BAD5" w14:textId="77777777" w:rsidR="00D06D08" w:rsidRPr="00785DDA" w:rsidRDefault="00D06D08" w:rsidP="00C07E4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66236AEC" w14:textId="77777777" w:rsidR="00D06D08" w:rsidRPr="00785DDA" w:rsidRDefault="00D06D08" w:rsidP="00C07E47">
            <w:pPr>
              <w:rPr>
                <w:szCs w:val="22"/>
              </w:rPr>
            </w:pPr>
            <w:r w:rsidRPr="00785DDA">
              <w:rPr>
                <w:szCs w:val="22"/>
              </w:rPr>
              <w:t>postcode *</w:t>
            </w:r>
          </w:p>
        </w:tc>
        <w:tc>
          <w:tcPr>
            <w:tcW w:w="3011" w:type="dxa"/>
          </w:tcPr>
          <w:p w14:paraId="77C9CF00" w14:textId="77777777" w:rsidR="00D06D08" w:rsidRPr="00785DDA" w:rsidRDefault="00D06D08" w:rsidP="00C07E47">
            <w:pPr>
              <w:rPr>
                <w:szCs w:val="22"/>
              </w:rPr>
            </w:pPr>
          </w:p>
        </w:tc>
      </w:tr>
      <w:tr w:rsidR="00D06D08" w:rsidRPr="00785DDA" w14:paraId="53DB43C6" w14:textId="77777777" w:rsidTr="00C07E47">
        <w:tc>
          <w:tcPr>
            <w:tcW w:w="1869" w:type="dxa"/>
          </w:tcPr>
          <w:p w14:paraId="57901505" w14:textId="77777777" w:rsidR="00D06D08" w:rsidRPr="00785DDA" w:rsidRDefault="00D06D08" w:rsidP="00C07E47">
            <w:pPr>
              <w:rPr>
                <w:szCs w:val="22"/>
              </w:rPr>
            </w:pPr>
            <w:r w:rsidRPr="00785DDA">
              <w:rPr>
                <w:szCs w:val="22"/>
              </w:rPr>
              <w:t>plaats *</w:t>
            </w:r>
          </w:p>
        </w:tc>
        <w:tc>
          <w:tcPr>
            <w:tcW w:w="2739" w:type="dxa"/>
          </w:tcPr>
          <w:p w14:paraId="4D834D76" w14:textId="77777777" w:rsidR="00D06D08" w:rsidRPr="00785DDA" w:rsidRDefault="00D06D08" w:rsidP="00C07E4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413F903E" w14:textId="77777777" w:rsidR="00D06D08" w:rsidRPr="00785DDA" w:rsidRDefault="00D06D08" w:rsidP="00C07E47">
            <w:pPr>
              <w:rPr>
                <w:szCs w:val="22"/>
              </w:rPr>
            </w:pPr>
            <w:r w:rsidRPr="00785DDA">
              <w:rPr>
                <w:szCs w:val="22"/>
              </w:rPr>
              <w:t>e-mail *</w:t>
            </w:r>
          </w:p>
        </w:tc>
        <w:tc>
          <w:tcPr>
            <w:tcW w:w="3011" w:type="dxa"/>
          </w:tcPr>
          <w:p w14:paraId="3E8D7556" w14:textId="77777777" w:rsidR="00D06D08" w:rsidRPr="00785DDA" w:rsidRDefault="00D06D08" w:rsidP="00C07E47">
            <w:pPr>
              <w:rPr>
                <w:szCs w:val="22"/>
              </w:rPr>
            </w:pPr>
          </w:p>
        </w:tc>
      </w:tr>
      <w:tr w:rsidR="00D06D08" w:rsidRPr="00785DDA" w14:paraId="068DC2CE" w14:textId="77777777" w:rsidTr="00C07E47">
        <w:tc>
          <w:tcPr>
            <w:tcW w:w="1869" w:type="dxa"/>
          </w:tcPr>
          <w:p w14:paraId="1DC3F379" w14:textId="77777777" w:rsidR="00D06D08" w:rsidRPr="00785DDA" w:rsidRDefault="00D06D08" w:rsidP="00C07E47">
            <w:pPr>
              <w:rPr>
                <w:szCs w:val="22"/>
              </w:rPr>
            </w:pPr>
            <w:r w:rsidRPr="00785DDA">
              <w:rPr>
                <w:szCs w:val="22"/>
              </w:rPr>
              <w:t>telefoon *</w:t>
            </w:r>
          </w:p>
        </w:tc>
        <w:tc>
          <w:tcPr>
            <w:tcW w:w="2739" w:type="dxa"/>
          </w:tcPr>
          <w:p w14:paraId="01603C0F" w14:textId="77777777" w:rsidR="00D06D08" w:rsidRPr="00785DDA" w:rsidRDefault="00D06D08" w:rsidP="00C07E4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63ECA96B" w14:textId="77777777" w:rsidR="00D06D08" w:rsidRPr="00785DDA" w:rsidRDefault="00D06D08" w:rsidP="00C07E47">
            <w:pPr>
              <w:rPr>
                <w:szCs w:val="22"/>
              </w:rPr>
            </w:pPr>
            <w:r w:rsidRPr="00785DDA">
              <w:rPr>
                <w:szCs w:val="22"/>
              </w:rPr>
              <w:t>fax *</w:t>
            </w:r>
          </w:p>
        </w:tc>
        <w:tc>
          <w:tcPr>
            <w:tcW w:w="3011" w:type="dxa"/>
          </w:tcPr>
          <w:p w14:paraId="092C60E4" w14:textId="77777777" w:rsidR="00D06D08" w:rsidRPr="00785DDA" w:rsidRDefault="00D06D08" w:rsidP="00C07E47">
            <w:pPr>
              <w:rPr>
                <w:szCs w:val="22"/>
              </w:rPr>
            </w:pPr>
          </w:p>
        </w:tc>
      </w:tr>
    </w:tbl>
    <w:p w14:paraId="07770041" w14:textId="77777777" w:rsidR="00D06D08" w:rsidRDefault="00D06D08" w:rsidP="00B73E4D">
      <w:pPr>
        <w:tabs>
          <w:tab w:val="left" w:pos="1560"/>
        </w:tabs>
      </w:pPr>
    </w:p>
    <w:p w14:paraId="7B515F8D" w14:textId="77777777" w:rsidR="00D06D08" w:rsidRPr="00785DDA" w:rsidRDefault="00D06D08" w:rsidP="00B73E4D">
      <w:pPr>
        <w:tabs>
          <w:tab w:val="left" w:pos="1560"/>
        </w:tabs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664"/>
        <w:gridCol w:w="1606"/>
        <w:gridCol w:w="2928"/>
      </w:tblGrid>
      <w:tr w:rsidR="00B73E4D" w:rsidRPr="00785DDA" w14:paraId="50108884" w14:textId="77777777" w:rsidTr="00AF1CB7">
        <w:tc>
          <w:tcPr>
            <w:tcW w:w="9239" w:type="dxa"/>
            <w:gridSpan w:val="4"/>
          </w:tcPr>
          <w:p w14:paraId="7BCBAF49" w14:textId="77777777" w:rsidR="00B73E4D" w:rsidRPr="00785DDA" w:rsidRDefault="00B73E4D" w:rsidP="00AF1CB7">
            <w:pPr>
              <w:rPr>
                <w:b/>
                <w:szCs w:val="22"/>
              </w:rPr>
            </w:pPr>
            <w:r w:rsidRPr="00785DDA">
              <w:rPr>
                <w:b/>
                <w:szCs w:val="22"/>
              </w:rPr>
              <w:t>Inspectiebedrijf</w:t>
            </w:r>
          </w:p>
        </w:tc>
      </w:tr>
      <w:tr w:rsidR="00B73E4D" w:rsidRPr="00785DDA" w14:paraId="3E5154A8" w14:textId="77777777" w:rsidTr="00AF1CB7">
        <w:tc>
          <w:tcPr>
            <w:tcW w:w="1869" w:type="dxa"/>
          </w:tcPr>
          <w:p w14:paraId="255219AE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bedrijfsnaam</w:t>
            </w:r>
          </w:p>
        </w:tc>
        <w:tc>
          <w:tcPr>
            <w:tcW w:w="2739" w:type="dxa"/>
          </w:tcPr>
          <w:p w14:paraId="59AFE700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4C3DCD15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3011" w:type="dxa"/>
          </w:tcPr>
          <w:p w14:paraId="79F16F8C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4C9CD0F4" w14:textId="77777777" w:rsidTr="00AF1CB7">
        <w:tc>
          <w:tcPr>
            <w:tcW w:w="1869" w:type="dxa"/>
          </w:tcPr>
          <w:p w14:paraId="5129822E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contactpersoon</w:t>
            </w:r>
          </w:p>
        </w:tc>
        <w:tc>
          <w:tcPr>
            <w:tcW w:w="2739" w:type="dxa"/>
          </w:tcPr>
          <w:p w14:paraId="4073EDB0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3A723DA6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inspecteur</w:t>
            </w:r>
          </w:p>
        </w:tc>
        <w:tc>
          <w:tcPr>
            <w:tcW w:w="3011" w:type="dxa"/>
          </w:tcPr>
          <w:p w14:paraId="4BB3D26F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0017E47E" w14:textId="77777777" w:rsidTr="00AF1CB7">
        <w:tc>
          <w:tcPr>
            <w:tcW w:w="1869" w:type="dxa"/>
          </w:tcPr>
          <w:p w14:paraId="3708F84F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adres</w:t>
            </w:r>
          </w:p>
        </w:tc>
        <w:tc>
          <w:tcPr>
            <w:tcW w:w="2739" w:type="dxa"/>
          </w:tcPr>
          <w:p w14:paraId="6E2AB61A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7799079E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postcode</w:t>
            </w:r>
          </w:p>
        </w:tc>
        <w:tc>
          <w:tcPr>
            <w:tcW w:w="3011" w:type="dxa"/>
          </w:tcPr>
          <w:p w14:paraId="44C6221F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03520BF5" w14:textId="77777777" w:rsidTr="00AF1CB7">
        <w:tc>
          <w:tcPr>
            <w:tcW w:w="1869" w:type="dxa"/>
          </w:tcPr>
          <w:p w14:paraId="2FA57876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plaats</w:t>
            </w:r>
          </w:p>
        </w:tc>
        <w:tc>
          <w:tcPr>
            <w:tcW w:w="2739" w:type="dxa"/>
          </w:tcPr>
          <w:p w14:paraId="7A0B13AB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15FE7591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e-mail</w:t>
            </w:r>
          </w:p>
        </w:tc>
        <w:tc>
          <w:tcPr>
            <w:tcW w:w="3011" w:type="dxa"/>
          </w:tcPr>
          <w:p w14:paraId="5DF10B79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7ABB5FFB" w14:textId="77777777" w:rsidTr="00AF1CB7">
        <w:tc>
          <w:tcPr>
            <w:tcW w:w="1869" w:type="dxa"/>
          </w:tcPr>
          <w:p w14:paraId="7DA1782A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telefoon</w:t>
            </w:r>
          </w:p>
        </w:tc>
        <w:tc>
          <w:tcPr>
            <w:tcW w:w="2739" w:type="dxa"/>
          </w:tcPr>
          <w:p w14:paraId="368BCC03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1620" w:type="dxa"/>
          </w:tcPr>
          <w:p w14:paraId="2C1E56F3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fax</w:t>
            </w:r>
          </w:p>
        </w:tc>
        <w:tc>
          <w:tcPr>
            <w:tcW w:w="3011" w:type="dxa"/>
          </w:tcPr>
          <w:p w14:paraId="22FA632C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</w:tbl>
    <w:p w14:paraId="015E0797" w14:textId="77777777" w:rsidR="00B73E4D" w:rsidRPr="00785DDA" w:rsidRDefault="00B73E4D" w:rsidP="00B73E4D"/>
    <w:p w14:paraId="0F55D272" w14:textId="77777777" w:rsidR="00B73E4D" w:rsidRPr="00785DDA" w:rsidRDefault="00B73E4D" w:rsidP="00B73E4D">
      <w:r w:rsidRPr="00785DDA">
        <w:br w:type="page"/>
      </w:r>
    </w:p>
    <w:p w14:paraId="6A7727CB" w14:textId="77777777" w:rsidR="00B73E4D" w:rsidRPr="00785DDA" w:rsidRDefault="00B73E4D" w:rsidP="00B73E4D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273"/>
        <w:gridCol w:w="4787"/>
      </w:tblGrid>
      <w:tr w:rsidR="00B73E4D" w:rsidRPr="00785DDA" w14:paraId="12D75993" w14:textId="77777777" w:rsidTr="00AF1CB7">
        <w:tc>
          <w:tcPr>
            <w:tcW w:w="9249" w:type="dxa"/>
            <w:gridSpan w:val="2"/>
          </w:tcPr>
          <w:p w14:paraId="783E8DEB" w14:textId="77777777" w:rsidR="00B73E4D" w:rsidRPr="00785DDA" w:rsidRDefault="00B73E4D" w:rsidP="00AF1CB7">
            <w:pPr>
              <w:rPr>
                <w:b/>
                <w:szCs w:val="22"/>
              </w:rPr>
            </w:pPr>
            <w:r w:rsidRPr="00785DDA">
              <w:rPr>
                <w:szCs w:val="22"/>
              </w:rPr>
              <w:br w:type="page"/>
            </w:r>
            <w:r w:rsidRPr="00785DDA">
              <w:rPr>
                <w:szCs w:val="22"/>
              </w:rPr>
              <w:br w:type="page"/>
            </w:r>
            <w:r w:rsidRPr="00785DDA">
              <w:rPr>
                <w:szCs w:val="22"/>
              </w:rPr>
              <w:br w:type="page"/>
            </w:r>
            <w:r w:rsidRPr="00785DDA">
              <w:rPr>
                <w:szCs w:val="22"/>
              </w:rPr>
              <w:br w:type="page"/>
            </w:r>
            <w:r w:rsidRPr="00785DDA">
              <w:rPr>
                <w:b/>
                <w:szCs w:val="22"/>
              </w:rPr>
              <w:t>Uitvoering en omvang van de inspectie</w:t>
            </w:r>
          </w:p>
        </w:tc>
      </w:tr>
      <w:tr w:rsidR="00B73E4D" w:rsidRPr="00785DDA" w14:paraId="39708D32" w14:textId="77777777" w:rsidTr="00AF1CB7">
        <w:trPr>
          <w:trHeight w:val="1193"/>
        </w:trPr>
        <w:tc>
          <w:tcPr>
            <w:tcW w:w="4356" w:type="dxa"/>
          </w:tcPr>
          <w:p w14:paraId="6A9410C6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t>soort inspectie</w:t>
            </w:r>
          </w:p>
          <w:p w14:paraId="4D547ADC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eerste inspectie</w:t>
            </w:r>
          </w:p>
          <w:p w14:paraId="3CFA1839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periodieke inspectie</w:t>
            </w:r>
          </w:p>
          <w:p w14:paraId="6180156D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herkeuring</w:t>
            </w:r>
          </w:p>
        </w:tc>
        <w:tc>
          <w:tcPr>
            <w:tcW w:w="4893" w:type="dxa"/>
          </w:tcPr>
          <w:p w14:paraId="09C2E4D2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toegepaste normen + editie</w:t>
            </w:r>
          </w:p>
          <w:p w14:paraId="14D10730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NEN 1010: …………………………………</w:t>
            </w:r>
          </w:p>
          <w:p w14:paraId="320D6713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NEN-EN 50110-1:……..…………….……..</w:t>
            </w:r>
          </w:p>
          <w:p w14:paraId="473804F1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NEN 3140: ………………..………………..</w:t>
            </w:r>
          </w:p>
          <w:p w14:paraId="4B225E80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. ……..……..……..……..……..……..…….</w:t>
            </w:r>
          </w:p>
          <w:p w14:paraId="00904340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. ……..……..……..……..……..……..…….</w:t>
            </w:r>
          </w:p>
        </w:tc>
      </w:tr>
      <w:tr w:rsidR="00B73E4D" w:rsidRPr="00785DDA" w14:paraId="37330D0A" w14:textId="77777777" w:rsidTr="00AF1CB7">
        <w:trPr>
          <w:trHeight w:val="887"/>
        </w:trPr>
        <w:tc>
          <w:tcPr>
            <w:tcW w:w="4356" w:type="dxa"/>
          </w:tcPr>
          <w:p w14:paraId="2DE591AE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t xml:space="preserve">inspectiedata </w:t>
            </w:r>
          </w:p>
          <w:p w14:paraId="5B128F55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t>inspectie uitgevoerd:</w:t>
            </w:r>
          </w:p>
          <w:p w14:paraId="7211A8E3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in aaneengesloten periode, te weten</w:t>
            </w:r>
          </w:p>
          <w:p w14:paraId="2A88F3B8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t xml:space="preserve"> ……………………………………...……</w:t>
            </w:r>
          </w:p>
          <w:p w14:paraId="62FA98DB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zie bijlage: …………………………..</w:t>
            </w:r>
          </w:p>
        </w:tc>
        <w:tc>
          <w:tcPr>
            <w:tcW w:w="4893" w:type="dxa"/>
          </w:tcPr>
          <w:p w14:paraId="42C7008B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t>rapportagedatum</w:t>
            </w:r>
          </w:p>
          <w:p w14:paraId="676CBF6B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t>rapportage opgesteld:</w:t>
            </w:r>
          </w:p>
          <w:p w14:paraId="51F84D6D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</w:p>
          <w:p w14:paraId="3DBF3B78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t>datum:  ……………………………...……</w:t>
            </w:r>
          </w:p>
          <w:p w14:paraId="6C594182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</w:p>
        </w:tc>
      </w:tr>
      <w:tr w:rsidR="00B73E4D" w:rsidRPr="00785DDA" w14:paraId="206897ED" w14:textId="77777777" w:rsidTr="00AF1CB7">
        <w:trPr>
          <w:trHeight w:val="1193"/>
        </w:trPr>
        <w:tc>
          <w:tcPr>
            <w:tcW w:w="4356" w:type="dxa"/>
          </w:tcPr>
          <w:p w14:paraId="3C88195E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t>gehele installatie geïnspecteerd?</w:t>
            </w:r>
          </w:p>
          <w:p w14:paraId="4C41F1BB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ja</w:t>
            </w:r>
          </w:p>
          <w:p w14:paraId="18E370D2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nee:</w:t>
            </w:r>
            <w:r w:rsidRPr="00785DDA">
              <w:rPr>
                <w:szCs w:val="22"/>
              </w:rPr>
              <w:tab/>
            </w:r>
            <w:r w:rsidRPr="00785DDA">
              <w:rPr>
                <w:szCs w:val="22"/>
              </w:rPr>
              <w:tab/>
              <w:t>(geef hieronder de reden)</w:t>
            </w:r>
          </w:p>
          <w:p w14:paraId="686BF29E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</w:p>
          <w:p w14:paraId="1047786F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t>reden: ……..……..……..……..……..……..…….</w:t>
            </w:r>
          </w:p>
          <w:p w14:paraId="20E3F66B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</w:p>
          <w:p w14:paraId="64713445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t>……..……..……..……..……..……..…….</w:t>
            </w:r>
          </w:p>
        </w:tc>
        <w:tc>
          <w:tcPr>
            <w:tcW w:w="4893" w:type="dxa"/>
          </w:tcPr>
          <w:p w14:paraId="65EF2D41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t>niet geïnspecteerd zijn:</w:t>
            </w:r>
          </w:p>
          <w:p w14:paraId="23A80FED" w14:textId="77777777" w:rsidR="00B73E4D" w:rsidRPr="00785DDA" w:rsidRDefault="00B73E4D" w:rsidP="00AF1CB7">
            <w:pPr>
              <w:rPr>
                <w:szCs w:val="22"/>
              </w:rPr>
            </w:pPr>
          </w:p>
          <w:p w14:paraId="0177AD80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…………………………………………..…</w:t>
            </w:r>
          </w:p>
          <w:p w14:paraId="6747B607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</w:p>
          <w:p w14:paraId="451F2307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………………………………………..……</w:t>
            </w:r>
          </w:p>
          <w:p w14:paraId="568FABD8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</w:p>
          <w:p w14:paraId="60C05150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…………………………..……..……..……</w:t>
            </w:r>
          </w:p>
          <w:p w14:paraId="4CFC4DB7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</w:p>
          <w:p w14:paraId="063E55A7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…..……..……..……..……..…….…..…….</w:t>
            </w:r>
          </w:p>
        </w:tc>
      </w:tr>
    </w:tbl>
    <w:p w14:paraId="679911AC" w14:textId="77777777" w:rsidR="00B73E4D" w:rsidRPr="00785DDA" w:rsidRDefault="00B73E4D" w:rsidP="00B73E4D">
      <w:pPr>
        <w:tabs>
          <w:tab w:val="left" w:pos="1560"/>
        </w:tabs>
        <w:rPr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082"/>
        <w:gridCol w:w="2398"/>
        <w:gridCol w:w="2501"/>
      </w:tblGrid>
      <w:tr w:rsidR="00B73E4D" w:rsidRPr="00785DDA" w14:paraId="3F1AB29B" w14:textId="77777777" w:rsidTr="00AF1CB7">
        <w:tc>
          <w:tcPr>
            <w:tcW w:w="9249" w:type="dxa"/>
            <w:gridSpan w:val="4"/>
          </w:tcPr>
          <w:p w14:paraId="7647E4A0" w14:textId="77777777" w:rsidR="00B73E4D" w:rsidRPr="00785DDA" w:rsidRDefault="00B73E4D" w:rsidP="00AF1CB7">
            <w:pPr>
              <w:rPr>
                <w:b/>
                <w:szCs w:val="22"/>
              </w:rPr>
            </w:pPr>
            <w:r w:rsidRPr="00785DDA">
              <w:rPr>
                <w:b/>
                <w:szCs w:val="22"/>
              </w:rPr>
              <w:t>Kenmerken van de installatie</w:t>
            </w:r>
          </w:p>
        </w:tc>
      </w:tr>
      <w:tr w:rsidR="00B73E4D" w:rsidRPr="00785DDA" w14:paraId="09BECEB8" w14:textId="77777777" w:rsidTr="00AF1CB7">
        <w:trPr>
          <w:trHeight w:val="1193"/>
        </w:trPr>
        <w:tc>
          <w:tcPr>
            <w:tcW w:w="2268" w:type="dxa"/>
          </w:tcPr>
          <w:p w14:paraId="7E42AE1C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t>stelsel</w:t>
            </w:r>
          </w:p>
          <w:p w14:paraId="5F1E6527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TT</w:t>
            </w:r>
          </w:p>
          <w:p w14:paraId="2C1B621C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TN- …..</w:t>
            </w:r>
          </w:p>
          <w:p w14:paraId="318F96F4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………</w:t>
            </w:r>
          </w:p>
          <w:p w14:paraId="6C9ECCC1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</w:p>
        </w:tc>
        <w:tc>
          <w:tcPr>
            <w:tcW w:w="2082" w:type="dxa"/>
          </w:tcPr>
          <w:p w14:paraId="2321F835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spanning</w:t>
            </w:r>
          </w:p>
          <w:p w14:paraId="693BD8E7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400/230V ~</w:t>
            </w:r>
          </w:p>
          <w:p w14:paraId="37FCF2FB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…..………..</w:t>
            </w:r>
          </w:p>
        </w:tc>
        <w:tc>
          <w:tcPr>
            <w:tcW w:w="2398" w:type="dxa"/>
          </w:tcPr>
          <w:p w14:paraId="7E025195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frequentie</w:t>
            </w:r>
          </w:p>
          <w:p w14:paraId="3A00CF7E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n.v.t.</w:t>
            </w:r>
          </w:p>
          <w:p w14:paraId="4C24F31C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50 Hz</w:t>
            </w:r>
          </w:p>
          <w:p w14:paraId="408F46F3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……………</w:t>
            </w:r>
          </w:p>
        </w:tc>
        <w:tc>
          <w:tcPr>
            <w:tcW w:w="2501" w:type="dxa"/>
          </w:tcPr>
          <w:p w14:paraId="53A1A095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draaiveld</w:t>
            </w:r>
          </w:p>
          <w:p w14:paraId="7A9A58D4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rechts</w:t>
            </w:r>
          </w:p>
          <w:p w14:paraId="0E4EC204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links</w:t>
            </w:r>
          </w:p>
          <w:p w14:paraId="7E75D6CF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n.v.t.</w:t>
            </w:r>
          </w:p>
        </w:tc>
      </w:tr>
      <w:tr w:rsidR="00B73E4D" w:rsidRPr="00785DDA" w14:paraId="34CDB503" w14:textId="77777777" w:rsidTr="00AF1CB7">
        <w:trPr>
          <w:trHeight w:val="475"/>
        </w:trPr>
        <w:tc>
          <w:tcPr>
            <w:tcW w:w="4350" w:type="dxa"/>
            <w:gridSpan w:val="2"/>
          </w:tcPr>
          <w:p w14:paraId="780D248F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aanlegdatum</w:t>
            </w:r>
          </w:p>
          <w:p w14:paraId="2B40793D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</w:p>
          <w:p w14:paraId="6377D33A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</w:p>
          <w:p w14:paraId="06EF4F83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datum eerste aanleg:………………..</w:t>
            </w:r>
          </w:p>
          <w:p w14:paraId="25C9F63C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</w:p>
        </w:tc>
        <w:tc>
          <w:tcPr>
            <w:tcW w:w="4899" w:type="dxa"/>
            <w:gridSpan w:val="2"/>
          </w:tcPr>
          <w:p w14:paraId="4FF824A0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 xml:space="preserve">uitbreiding: </w:t>
            </w:r>
          </w:p>
          <w:p w14:paraId="7DA1FD3D" w14:textId="77777777" w:rsidR="00B73E4D" w:rsidRPr="00785DDA" w:rsidRDefault="00B73E4D" w:rsidP="00AF1CB7">
            <w:pPr>
              <w:tabs>
                <w:tab w:val="left" w:pos="330"/>
              </w:tabs>
              <w:spacing w:line="360" w:lineRule="auto"/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1</w:t>
            </w:r>
            <w:r w:rsidRPr="00785DDA">
              <w:rPr>
                <w:szCs w:val="22"/>
                <w:vertAlign w:val="superscript"/>
              </w:rPr>
              <w:t>e</w:t>
            </w:r>
            <w:r w:rsidRPr="00785DDA">
              <w:rPr>
                <w:szCs w:val="22"/>
              </w:rPr>
              <w:t xml:space="preserve"> wijziging/uitbreiding: ……………..….</w:t>
            </w:r>
          </w:p>
          <w:p w14:paraId="4A7D1BAC" w14:textId="77777777" w:rsidR="00B73E4D" w:rsidRPr="00785DDA" w:rsidRDefault="00B73E4D" w:rsidP="00AF1CB7">
            <w:pPr>
              <w:tabs>
                <w:tab w:val="left" w:pos="330"/>
              </w:tabs>
              <w:spacing w:line="360" w:lineRule="auto"/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2</w:t>
            </w:r>
            <w:r w:rsidRPr="00785DDA">
              <w:rPr>
                <w:szCs w:val="22"/>
                <w:vertAlign w:val="superscript"/>
              </w:rPr>
              <w:t>e</w:t>
            </w:r>
            <w:r w:rsidRPr="00785DDA">
              <w:rPr>
                <w:szCs w:val="22"/>
              </w:rPr>
              <w:t xml:space="preserve"> wijziging/uitbreiding: ……………..….</w:t>
            </w:r>
          </w:p>
          <w:p w14:paraId="3C9B81C2" w14:textId="77777777" w:rsidR="00B73E4D" w:rsidRPr="00785DDA" w:rsidRDefault="00B73E4D" w:rsidP="00AF1CB7">
            <w:pPr>
              <w:tabs>
                <w:tab w:val="left" w:pos="330"/>
              </w:tabs>
              <w:spacing w:line="360" w:lineRule="auto"/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zie bijlage: ………………………………</w:t>
            </w:r>
          </w:p>
        </w:tc>
      </w:tr>
      <w:tr w:rsidR="00B73E4D" w:rsidRPr="00785DDA" w14:paraId="591493C0" w14:textId="77777777" w:rsidTr="00AF1CB7">
        <w:trPr>
          <w:trHeight w:val="475"/>
        </w:trPr>
        <w:tc>
          <w:tcPr>
            <w:tcW w:w="4350" w:type="dxa"/>
            <w:gridSpan w:val="2"/>
          </w:tcPr>
          <w:p w14:paraId="52A5FD25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toepassing van de installatie</w:t>
            </w:r>
          </w:p>
          <w:p w14:paraId="44ED521A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licht</w:t>
            </w:r>
          </w:p>
          <w:p w14:paraId="5F738B3B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kracht</w:t>
            </w:r>
          </w:p>
          <w:p w14:paraId="6EB143D4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besturing / automatisering</w:t>
            </w:r>
          </w:p>
          <w:p w14:paraId="2183FD5A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</w:r>
            <w:r w:rsidR="0094000B">
              <w:rPr>
                <w:szCs w:val="22"/>
              </w:rPr>
              <w:t>VRI</w:t>
            </w:r>
          </w:p>
          <w:p w14:paraId="5F9B175F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……………………………………</w:t>
            </w:r>
          </w:p>
          <w:p w14:paraId="5BDC81C2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……………………………………</w:t>
            </w:r>
          </w:p>
        </w:tc>
        <w:tc>
          <w:tcPr>
            <w:tcW w:w="4899" w:type="dxa"/>
            <w:gridSpan w:val="2"/>
          </w:tcPr>
          <w:p w14:paraId="356ADF0C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bijzondere kenmerken van de installatie</w:t>
            </w:r>
          </w:p>
          <w:p w14:paraId="5FFB9497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n.v.t.</w:t>
            </w:r>
          </w:p>
          <w:p w14:paraId="51805EC3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……………………………………</w:t>
            </w:r>
          </w:p>
          <w:p w14:paraId="44C04CFC" w14:textId="77777777" w:rsidR="00B73E4D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……………………………………</w:t>
            </w:r>
          </w:p>
          <w:p w14:paraId="205639D6" w14:textId="77777777" w:rsidR="00A340DE" w:rsidRDefault="00A340DE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……………………………………</w:t>
            </w:r>
          </w:p>
          <w:p w14:paraId="26F59BDD" w14:textId="77777777" w:rsidR="00A340DE" w:rsidRDefault="00A340DE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……………………………………</w:t>
            </w:r>
          </w:p>
          <w:p w14:paraId="37692DF3" w14:textId="77777777" w:rsidR="00A340DE" w:rsidRPr="00785DDA" w:rsidRDefault="00A340DE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……………………………………</w:t>
            </w:r>
          </w:p>
        </w:tc>
      </w:tr>
      <w:tr w:rsidR="00B73E4D" w:rsidRPr="00785DDA" w14:paraId="2D0B7D72" w14:textId="77777777" w:rsidTr="00AF1CB7">
        <w:trPr>
          <w:trHeight w:hRule="exact" w:val="1393"/>
        </w:trPr>
        <w:tc>
          <w:tcPr>
            <w:tcW w:w="9249" w:type="dxa"/>
            <w:gridSpan w:val="4"/>
          </w:tcPr>
          <w:p w14:paraId="057509BD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4"/>
              </w:rPr>
            </w:pPr>
            <w:r w:rsidRPr="00785DDA">
              <w:rPr>
                <w:sz w:val="16"/>
              </w:rPr>
              <w:t>bijzondere invloeden van of naar de omgeving</w:t>
            </w:r>
          </w:p>
          <w:p w14:paraId="76035B18" w14:textId="77777777" w:rsidR="00B73E4D" w:rsidRPr="00785DDA" w:rsidRDefault="00B73E4D" w:rsidP="00AF1CB7">
            <w:pPr>
              <w:tabs>
                <w:tab w:val="left" w:pos="330"/>
                <w:tab w:val="right" w:pos="2850"/>
                <w:tab w:val="right" w:pos="2910"/>
              </w:tabs>
              <w:rPr>
                <w:szCs w:val="24"/>
              </w:rPr>
            </w:pPr>
          </w:p>
          <w:p w14:paraId="79CA93D6" w14:textId="77777777" w:rsidR="00B73E4D" w:rsidRPr="00785DDA" w:rsidRDefault="00B73E4D" w:rsidP="00AF1CB7">
            <w:pPr>
              <w:tabs>
                <w:tab w:val="left" w:pos="330"/>
                <w:tab w:val="right" w:pos="2850"/>
                <w:tab w:val="right" w:pos="2910"/>
              </w:tabs>
              <w:rPr>
                <w:szCs w:val="24"/>
              </w:rPr>
            </w:pPr>
          </w:p>
          <w:p w14:paraId="6B967D23" w14:textId="77777777" w:rsidR="00B73E4D" w:rsidRPr="00785DDA" w:rsidRDefault="00B73E4D" w:rsidP="00AF1CB7">
            <w:pPr>
              <w:tabs>
                <w:tab w:val="left" w:pos="330"/>
                <w:tab w:val="right" w:pos="2850"/>
                <w:tab w:val="right" w:pos="2910"/>
              </w:tabs>
              <w:rPr>
                <w:szCs w:val="24"/>
              </w:rPr>
            </w:pPr>
          </w:p>
          <w:p w14:paraId="074BA66C" w14:textId="77777777" w:rsidR="00B73E4D" w:rsidRPr="00785DDA" w:rsidRDefault="00B73E4D" w:rsidP="00AF1CB7">
            <w:pPr>
              <w:tabs>
                <w:tab w:val="left" w:pos="330"/>
                <w:tab w:val="right" w:pos="2850"/>
                <w:tab w:val="right" w:pos="2910"/>
              </w:tabs>
              <w:rPr>
                <w:szCs w:val="24"/>
              </w:rPr>
            </w:pPr>
          </w:p>
          <w:p w14:paraId="7C3C36B3" w14:textId="77777777" w:rsidR="00B73E4D" w:rsidRPr="00785DDA" w:rsidRDefault="00B73E4D" w:rsidP="00AF1CB7">
            <w:pPr>
              <w:tabs>
                <w:tab w:val="left" w:pos="330"/>
                <w:tab w:val="right" w:pos="2850"/>
                <w:tab w:val="right" w:pos="2910"/>
              </w:tabs>
              <w:rPr>
                <w:szCs w:val="24"/>
              </w:rPr>
            </w:pPr>
          </w:p>
        </w:tc>
      </w:tr>
    </w:tbl>
    <w:p w14:paraId="2CD84107" w14:textId="77777777" w:rsidR="00B73E4D" w:rsidRPr="00785DDA" w:rsidRDefault="00B73E4D" w:rsidP="00B73E4D">
      <w:pPr>
        <w:tabs>
          <w:tab w:val="left" w:pos="1560"/>
        </w:tabs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50"/>
        <w:gridCol w:w="4899"/>
      </w:tblGrid>
      <w:tr w:rsidR="00B73E4D" w:rsidRPr="00785DDA" w14:paraId="59149ACD" w14:textId="77777777" w:rsidTr="00AF1CB7">
        <w:tc>
          <w:tcPr>
            <w:tcW w:w="9249" w:type="dxa"/>
            <w:gridSpan w:val="2"/>
          </w:tcPr>
          <w:p w14:paraId="7F436F5F" w14:textId="77777777" w:rsidR="00B73E4D" w:rsidRPr="00785DDA" w:rsidRDefault="00B73E4D" w:rsidP="00AF1CB7">
            <w:pPr>
              <w:rPr>
                <w:b/>
                <w:szCs w:val="22"/>
              </w:rPr>
            </w:pPr>
            <w:r w:rsidRPr="00785DDA">
              <w:rPr>
                <w:b/>
                <w:szCs w:val="22"/>
              </w:rPr>
              <w:t>Onderhoud van de installatie</w:t>
            </w:r>
          </w:p>
        </w:tc>
      </w:tr>
      <w:tr w:rsidR="00B73E4D" w:rsidRPr="00785DDA" w14:paraId="442E98B5" w14:textId="77777777" w:rsidTr="00AF1CB7">
        <w:trPr>
          <w:trHeight w:val="475"/>
        </w:trPr>
        <w:tc>
          <w:tcPr>
            <w:tcW w:w="4350" w:type="dxa"/>
          </w:tcPr>
          <w:p w14:paraId="06839E17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lastRenderedPageBreak/>
              <w:t>mate van onderhoud</w:t>
            </w:r>
          </w:p>
          <w:p w14:paraId="02549640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aan de installatie wordt:</w:t>
            </w:r>
          </w:p>
          <w:p w14:paraId="0214CA14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geen onderhoud verricht</w:t>
            </w:r>
          </w:p>
          <w:p w14:paraId="729916EA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alleen correctief onderhoud verricht</w:t>
            </w:r>
          </w:p>
          <w:p w14:paraId="761101F1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preventief onderhoud verricht</w:t>
            </w:r>
          </w:p>
          <w:p w14:paraId="0584652D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……………………………………….</w:t>
            </w:r>
          </w:p>
          <w:p w14:paraId="432A351B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</w:p>
        </w:tc>
        <w:tc>
          <w:tcPr>
            <w:tcW w:w="4899" w:type="dxa"/>
          </w:tcPr>
          <w:p w14:paraId="45442AC5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onderhoudspartij</w:t>
            </w:r>
          </w:p>
          <w:p w14:paraId="632998DD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het onderhoud wordt verricht door:</w:t>
            </w:r>
          </w:p>
          <w:p w14:paraId="4DDA3332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de gebruiker van het object</w:t>
            </w:r>
          </w:p>
          <w:p w14:paraId="46EAE7FF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het bedrijf dat de inspectie verricht</w:t>
            </w:r>
          </w:p>
          <w:p w14:paraId="3CD2EB84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derden, te weten:</w:t>
            </w:r>
          </w:p>
          <w:p w14:paraId="02A2048B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……………………………………………</w:t>
            </w:r>
          </w:p>
          <w:p w14:paraId="1C94F6F4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……………………………………………</w:t>
            </w:r>
          </w:p>
          <w:p w14:paraId="19D2B9CC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</w:p>
        </w:tc>
      </w:tr>
    </w:tbl>
    <w:p w14:paraId="4AA52A2D" w14:textId="77777777" w:rsidR="00B73E4D" w:rsidRPr="00785DDA" w:rsidRDefault="00B73E4D" w:rsidP="00B73E4D">
      <w:pPr>
        <w:tabs>
          <w:tab w:val="left" w:pos="1560"/>
        </w:tabs>
        <w:rPr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50"/>
        <w:gridCol w:w="4899"/>
      </w:tblGrid>
      <w:tr w:rsidR="00B73E4D" w:rsidRPr="00785DDA" w14:paraId="3A52C20B" w14:textId="77777777" w:rsidTr="00AF1CB7">
        <w:tc>
          <w:tcPr>
            <w:tcW w:w="9249" w:type="dxa"/>
            <w:gridSpan w:val="2"/>
          </w:tcPr>
          <w:p w14:paraId="3D4FD2B2" w14:textId="77777777" w:rsidR="00B73E4D" w:rsidRPr="00785DDA" w:rsidRDefault="00B73E4D" w:rsidP="00AF1CB7">
            <w:pPr>
              <w:rPr>
                <w:b/>
                <w:szCs w:val="22"/>
              </w:rPr>
            </w:pPr>
            <w:r w:rsidRPr="00785DDA">
              <w:rPr>
                <w:b/>
                <w:szCs w:val="22"/>
              </w:rPr>
              <w:t>Gebruikte documentatie</w:t>
            </w:r>
          </w:p>
        </w:tc>
      </w:tr>
      <w:tr w:rsidR="00B73E4D" w:rsidRPr="00785DDA" w14:paraId="23622A8F" w14:textId="77777777" w:rsidTr="00AF1CB7">
        <w:trPr>
          <w:trHeight w:val="475"/>
        </w:trPr>
        <w:tc>
          <w:tcPr>
            <w:tcW w:w="4350" w:type="dxa"/>
          </w:tcPr>
          <w:p w14:paraId="13EAEF7F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aanwezigheid van documentatie</w:t>
            </w:r>
          </w:p>
          <w:p w14:paraId="36F2AA43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tijdens de inspectie waren beschikbaar:</w:t>
            </w:r>
          </w:p>
          <w:p w14:paraId="167A9EFD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grondschema</w:t>
            </w:r>
          </w:p>
          <w:p w14:paraId="793210CB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installatieschema(s)</w:t>
            </w:r>
          </w:p>
          <w:p w14:paraId="10BB477E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installatietekeningen (s)</w:t>
            </w:r>
          </w:p>
          <w:p w14:paraId="7BB2571B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stroomkringschema(s)</w:t>
            </w:r>
          </w:p>
          <w:p w14:paraId="03C498B4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………………………..</w:t>
            </w:r>
          </w:p>
          <w:p w14:paraId="2822E877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</w:p>
          <w:p w14:paraId="5E3CE41C" w14:textId="77777777" w:rsidR="00B73E4D" w:rsidRPr="00785DDA" w:rsidRDefault="00B73E4D" w:rsidP="00AF1CB7">
            <w:pPr>
              <w:tabs>
                <w:tab w:val="left" w:pos="360"/>
              </w:tabs>
              <w:rPr>
                <w:szCs w:val="22"/>
              </w:rPr>
            </w:pPr>
          </w:p>
        </w:tc>
        <w:tc>
          <w:tcPr>
            <w:tcW w:w="4899" w:type="dxa"/>
          </w:tcPr>
          <w:p w14:paraId="6107FFEE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actualiteit</w:t>
            </w:r>
          </w:p>
          <w:p w14:paraId="0AF22DAC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de documentatie is:</w:t>
            </w:r>
          </w:p>
          <w:p w14:paraId="07CEDBA8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(nagenoeg) geheel bijgewerkt</w:t>
            </w:r>
          </w:p>
          <w:p w14:paraId="25CD6A0A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matig bijgewerkt</w:t>
            </w:r>
          </w:p>
          <w:p w14:paraId="5469C957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ab/>
              <w:t>niet of slecht bijgewerkt (geef hieronder de reden)</w:t>
            </w:r>
          </w:p>
          <w:p w14:paraId="795DE1EC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</w:p>
          <w:p w14:paraId="21B11A57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reden: ……………………………………</w:t>
            </w:r>
          </w:p>
          <w:p w14:paraId="224C3BF9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</w:p>
          <w:p w14:paraId="61A5740E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……………………………………………</w:t>
            </w:r>
          </w:p>
        </w:tc>
      </w:tr>
      <w:tr w:rsidR="00B73E4D" w:rsidRPr="00785DDA" w14:paraId="7EB9D188" w14:textId="77777777" w:rsidTr="00AF1CB7">
        <w:trPr>
          <w:trHeight w:val="475"/>
        </w:trPr>
        <w:tc>
          <w:tcPr>
            <w:tcW w:w="9249" w:type="dxa"/>
            <w:gridSpan w:val="2"/>
          </w:tcPr>
          <w:p w14:paraId="080771E4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gebruikte documentatie</w:t>
            </w:r>
          </w:p>
          <w:p w14:paraId="20A8E550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tijdens de inspectie zijn de volgende tekeningen gebruikt:</w:t>
            </w:r>
          </w:p>
          <w:p w14:paraId="0A71EB5C" w14:textId="77777777" w:rsidR="00B73E4D" w:rsidRPr="00785DDA" w:rsidRDefault="00B73E4D" w:rsidP="00AF1CB7">
            <w:pPr>
              <w:tabs>
                <w:tab w:val="left" w:pos="330"/>
                <w:tab w:val="left" w:pos="1800"/>
                <w:tab w:val="left" w:pos="4680"/>
                <w:tab w:val="right" w:pos="9000"/>
              </w:tabs>
              <w:rPr>
                <w:szCs w:val="22"/>
              </w:rPr>
            </w:pPr>
          </w:p>
          <w:p w14:paraId="4F5ECBDD" w14:textId="77777777" w:rsidR="00B73E4D" w:rsidRPr="00785DDA" w:rsidRDefault="00B73E4D" w:rsidP="00AF1CB7">
            <w:pPr>
              <w:tabs>
                <w:tab w:val="center" w:pos="900"/>
                <w:tab w:val="left" w:pos="1800"/>
                <w:tab w:val="center" w:pos="5940"/>
                <w:tab w:val="right" w:pos="9000"/>
              </w:tabs>
              <w:rPr>
                <w:szCs w:val="22"/>
              </w:rPr>
            </w:pPr>
            <w:r w:rsidRPr="00785DDA">
              <w:rPr>
                <w:szCs w:val="22"/>
              </w:rPr>
              <w:tab/>
              <w:t>nummer</w:t>
            </w:r>
            <w:r w:rsidRPr="00785DDA">
              <w:rPr>
                <w:szCs w:val="22"/>
              </w:rPr>
              <w:tab/>
              <w:t>omschrijving</w:t>
            </w:r>
            <w:r w:rsidRPr="00785DDA">
              <w:rPr>
                <w:szCs w:val="22"/>
              </w:rPr>
              <w:tab/>
              <w:t>laatste datum</w:t>
            </w:r>
            <w:r w:rsidRPr="00785DDA">
              <w:rPr>
                <w:szCs w:val="22"/>
              </w:rPr>
              <w:tab/>
              <w:t>bijgewerkt?</w:t>
            </w:r>
          </w:p>
          <w:p w14:paraId="02BFB3E8" w14:textId="77777777" w:rsidR="00B73E4D" w:rsidRPr="00785DDA" w:rsidRDefault="00B73E4D" w:rsidP="00184BB1">
            <w:pPr>
              <w:numPr>
                <w:ilvl w:val="0"/>
                <w:numId w:val="1"/>
              </w:numPr>
              <w:tabs>
                <w:tab w:val="left" w:pos="330"/>
                <w:tab w:val="left" w:pos="1800"/>
                <w:tab w:val="left" w:pos="5400"/>
                <w:tab w:val="right" w:pos="9000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  <w:r w:rsidRPr="00785DDA">
              <w:rPr>
                <w:szCs w:val="22"/>
              </w:rPr>
              <w:t>……..……</w:t>
            </w:r>
            <w:r w:rsidRPr="00785DDA">
              <w:rPr>
                <w:szCs w:val="22"/>
              </w:rPr>
              <w:tab/>
              <w:t>……………….…………..………</w:t>
            </w:r>
            <w:r w:rsidRPr="00785DDA">
              <w:rPr>
                <w:szCs w:val="22"/>
              </w:rPr>
              <w:tab/>
              <w:t>……………</w:t>
            </w:r>
            <w:r w:rsidRPr="00785DDA">
              <w:rPr>
                <w:szCs w:val="22"/>
              </w:rPr>
              <w:tab/>
            </w:r>
            <w:r w:rsidR="00A340DE"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 xml:space="preserve"> ja   </w:t>
            </w:r>
            <w:r w:rsidR="00A340DE"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 xml:space="preserve"> nee</w:t>
            </w:r>
          </w:p>
          <w:p w14:paraId="0F657DDC" w14:textId="77777777" w:rsidR="00B73E4D" w:rsidRPr="00785DDA" w:rsidRDefault="00B73E4D" w:rsidP="00184BB1">
            <w:pPr>
              <w:numPr>
                <w:ilvl w:val="0"/>
                <w:numId w:val="1"/>
              </w:numPr>
              <w:tabs>
                <w:tab w:val="left" w:pos="330"/>
                <w:tab w:val="left" w:pos="1800"/>
                <w:tab w:val="left" w:pos="5400"/>
                <w:tab w:val="right" w:pos="9000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  <w:r w:rsidRPr="00785DDA">
              <w:rPr>
                <w:szCs w:val="22"/>
              </w:rPr>
              <w:t>……..……</w:t>
            </w:r>
            <w:r w:rsidRPr="00785DDA">
              <w:rPr>
                <w:szCs w:val="22"/>
              </w:rPr>
              <w:tab/>
              <w:t>……………….…………..………</w:t>
            </w:r>
            <w:r w:rsidRPr="00785DDA">
              <w:rPr>
                <w:szCs w:val="22"/>
              </w:rPr>
              <w:tab/>
              <w:t>……………</w:t>
            </w:r>
            <w:r w:rsidRPr="00785DDA">
              <w:rPr>
                <w:szCs w:val="22"/>
              </w:rPr>
              <w:tab/>
            </w:r>
            <w:r w:rsidR="00A340DE" w:rsidRPr="00785DDA">
              <w:rPr>
                <w:szCs w:val="22"/>
              </w:rPr>
              <w:sym w:font="Webdings" w:char="F063"/>
            </w:r>
            <w:r w:rsidR="00A340DE" w:rsidRPr="00785DDA">
              <w:rPr>
                <w:szCs w:val="22"/>
              </w:rPr>
              <w:t xml:space="preserve"> ja   </w:t>
            </w:r>
            <w:r w:rsidR="00A340DE" w:rsidRPr="00785DDA">
              <w:rPr>
                <w:szCs w:val="22"/>
              </w:rPr>
              <w:sym w:font="Webdings" w:char="F063"/>
            </w:r>
            <w:r w:rsidR="00A340DE" w:rsidRPr="00785DDA">
              <w:rPr>
                <w:szCs w:val="22"/>
              </w:rPr>
              <w:t xml:space="preserve"> nee</w:t>
            </w:r>
          </w:p>
          <w:p w14:paraId="439A2BB4" w14:textId="77777777" w:rsidR="00B73E4D" w:rsidRPr="00785DDA" w:rsidRDefault="00B73E4D" w:rsidP="00184BB1">
            <w:pPr>
              <w:numPr>
                <w:ilvl w:val="0"/>
                <w:numId w:val="1"/>
              </w:numPr>
              <w:tabs>
                <w:tab w:val="left" w:pos="330"/>
                <w:tab w:val="left" w:pos="1800"/>
                <w:tab w:val="left" w:pos="5400"/>
                <w:tab w:val="right" w:pos="9000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  <w:r w:rsidRPr="00785DDA">
              <w:rPr>
                <w:szCs w:val="22"/>
              </w:rPr>
              <w:t>……..……</w:t>
            </w:r>
            <w:r w:rsidRPr="00785DDA">
              <w:rPr>
                <w:szCs w:val="22"/>
              </w:rPr>
              <w:tab/>
              <w:t>……………….…………..………</w:t>
            </w:r>
            <w:r w:rsidRPr="00785DDA">
              <w:rPr>
                <w:szCs w:val="22"/>
              </w:rPr>
              <w:tab/>
              <w:t>……………</w:t>
            </w:r>
            <w:r w:rsidRPr="00785DDA">
              <w:rPr>
                <w:szCs w:val="22"/>
              </w:rPr>
              <w:tab/>
            </w:r>
            <w:r w:rsidR="00A340DE" w:rsidRPr="00785DDA">
              <w:rPr>
                <w:szCs w:val="22"/>
              </w:rPr>
              <w:sym w:font="Webdings" w:char="F063"/>
            </w:r>
            <w:r w:rsidR="00A340DE" w:rsidRPr="00785DDA">
              <w:rPr>
                <w:szCs w:val="22"/>
              </w:rPr>
              <w:t xml:space="preserve"> ja   </w:t>
            </w:r>
            <w:r w:rsidR="00A340DE" w:rsidRPr="00785DDA">
              <w:rPr>
                <w:szCs w:val="22"/>
              </w:rPr>
              <w:sym w:font="Webdings" w:char="F063"/>
            </w:r>
            <w:r w:rsidR="00A340DE" w:rsidRPr="00785DDA">
              <w:rPr>
                <w:szCs w:val="22"/>
              </w:rPr>
              <w:t xml:space="preserve"> nee</w:t>
            </w:r>
          </w:p>
          <w:p w14:paraId="0C8B6D83" w14:textId="77777777" w:rsidR="00B73E4D" w:rsidRPr="00785DDA" w:rsidRDefault="00B73E4D" w:rsidP="00184BB1">
            <w:pPr>
              <w:numPr>
                <w:ilvl w:val="0"/>
                <w:numId w:val="1"/>
              </w:numPr>
              <w:tabs>
                <w:tab w:val="left" w:pos="330"/>
                <w:tab w:val="left" w:pos="1800"/>
                <w:tab w:val="left" w:pos="5400"/>
                <w:tab w:val="right" w:pos="9000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  <w:r w:rsidRPr="00785DDA">
              <w:rPr>
                <w:szCs w:val="22"/>
              </w:rPr>
              <w:t>……..……</w:t>
            </w:r>
            <w:r w:rsidRPr="00785DDA">
              <w:rPr>
                <w:szCs w:val="22"/>
              </w:rPr>
              <w:tab/>
              <w:t>……………….…………..………</w:t>
            </w:r>
            <w:r w:rsidRPr="00785DDA">
              <w:rPr>
                <w:szCs w:val="22"/>
              </w:rPr>
              <w:tab/>
              <w:t>……………</w:t>
            </w:r>
            <w:r w:rsidRPr="00785DDA">
              <w:rPr>
                <w:szCs w:val="22"/>
              </w:rPr>
              <w:tab/>
            </w:r>
            <w:r w:rsidR="00A340DE" w:rsidRPr="00785DDA">
              <w:rPr>
                <w:szCs w:val="22"/>
              </w:rPr>
              <w:sym w:font="Webdings" w:char="F063"/>
            </w:r>
            <w:r w:rsidR="00A340DE" w:rsidRPr="00785DDA">
              <w:rPr>
                <w:szCs w:val="22"/>
              </w:rPr>
              <w:t xml:space="preserve"> ja   </w:t>
            </w:r>
            <w:r w:rsidR="00A340DE" w:rsidRPr="00785DDA">
              <w:rPr>
                <w:szCs w:val="22"/>
              </w:rPr>
              <w:sym w:font="Webdings" w:char="F063"/>
            </w:r>
            <w:r w:rsidR="00A340DE" w:rsidRPr="00785DDA">
              <w:rPr>
                <w:szCs w:val="22"/>
              </w:rPr>
              <w:t xml:space="preserve"> nee</w:t>
            </w:r>
          </w:p>
          <w:p w14:paraId="5BF4FB40" w14:textId="77777777" w:rsidR="00B73E4D" w:rsidRPr="00785DDA" w:rsidRDefault="00B73E4D" w:rsidP="00184BB1">
            <w:pPr>
              <w:numPr>
                <w:ilvl w:val="0"/>
                <w:numId w:val="1"/>
              </w:numPr>
              <w:tabs>
                <w:tab w:val="left" w:pos="330"/>
                <w:tab w:val="left" w:pos="1800"/>
                <w:tab w:val="left" w:pos="5400"/>
                <w:tab w:val="right" w:pos="9000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  <w:r w:rsidRPr="00785DDA">
              <w:rPr>
                <w:szCs w:val="22"/>
              </w:rPr>
              <w:t>……..……</w:t>
            </w:r>
            <w:r w:rsidRPr="00785DDA">
              <w:rPr>
                <w:szCs w:val="22"/>
              </w:rPr>
              <w:tab/>
              <w:t>……………….…………..………</w:t>
            </w:r>
            <w:r w:rsidRPr="00785DDA">
              <w:rPr>
                <w:szCs w:val="22"/>
              </w:rPr>
              <w:tab/>
              <w:t>……………</w:t>
            </w:r>
            <w:r w:rsidRPr="00785DDA">
              <w:rPr>
                <w:szCs w:val="22"/>
              </w:rPr>
              <w:tab/>
            </w:r>
            <w:r w:rsidR="00A340DE" w:rsidRPr="00785DDA">
              <w:rPr>
                <w:szCs w:val="22"/>
              </w:rPr>
              <w:sym w:font="Webdings" w:char="F063"/>
            </w:r>
            <w:r w:rsidR="00A340DE" w:rsidRPr="00785DDA">
              <w:rPr>
                <w:szCs w:val="22"/>
              </w:rPr>
              <w:t xml:space="preserve"> ja   </w:t>
            </w:r>
            <w:r w:rsidR="00A340DE" w:rsidRPr="00785DDA">
              <w:rPr>
                <w:szCs w:val="22"/>
              </w:rPr>
              <w:sym w:font="Webdings" w:char="F063"/>
            </w:r>
            <w:r w:rsidR="00A340DE" w:rsidRPr="00785DDA">
              <w:rPr>
                <w:szCs w:val="22"/>
              </w:rPr>
              <w:t xml:space="preserve"> nee</w:t>
            </w:r>
          </w:p>
          <w:p w14:paraId="6057BD16" w14:textId="77777777" w:rsidR="00B73E4D" w:rsidRPr="00785DDA" w:rsidRDefault="00B73E4D" w:rsidP="00184BB1">
            <w:pPr>
              <w:numPr>
                <w:ilvl w:val="0"/>
                <w:numId w:val="1"/>
              </w:numPr>
              <w:tabs>
                <w:tab w:val="left" w:pos="330"/>
                <w:tab w:val="left" w:pos="1800"/>
                <w:tab w:val="left" w:pos="5400"/>
                <w:tab w:val="right" w:pos="9000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  <w:r w:rsidRPr="00785DDA">
              <w:rPr>
                <w:szCs w:val="22"/>
              </w:rPr>
              <w:t>……..……</w:t>
            </w:r>
            <w:r w:rsidRPr="00785DDA">
              <w:rPr>
                <w:szCs w:val="22"/>
              </w:rPr>
              <w:tab/>
              <w:t>……………….…………..………</w:t>
            </w:r>
            <w:r w:rsidRPr="00785DDA">
              <w:rPr>
                <w:szCs w:val="22"/>
              </w:rPr>
              <w:tab/>
              <w:t>……………</w:t>
            </w:r>
            <w:r w:rsidRPr="00785DDA">
              <w:rPr>
                <w:szCs w:val="22"/>
              </w:rPr>
              <w:tab/>
            </w:r>
            <w:r w:rsidR="00A340DE" w:rsidRPr="00785DDA">
              <w:rPr>
                <w:szCs w:val="22"/>
              </w:rPr>
              <w:sym w:font="Webdings" w:char="F063"/>
            </w:r>
            <w:r w:rsidR="00A340DE" w:rsidRPr="00785DDA">
              <w:rPr>
                <w:szCs w:val="22"/>
              </w:rPr>
              <w:t xml:space="preserve"> ja   </w:t>
            </w:r>
            <w:r w:rsidR="00A340DE" w:rsidRPr="00785DDA">
              <w:rPr>
                <w:szCs w:val="22"/>
              </w:rPr>
              <w:sym w:font="Webdings" w:char="F063"/>
            </w:r>
            <w:r w:rsidR="00A340DE" w:rsidRPr="00785DDA">
              <w:rPr>
                <w:szCs w:val="22"/>
              </w:rPr>
              <w:t xml:space="preserve"> nee</w:t>
            </w:r>
          </w:p>
          <w:p w14:paraId="20FDD1FB" w14:textId="77777777" w:rsidR="00B73E4D" w:rsidRPr="00785DDA" w:rsidRDefault="00B73E4D" w:rsidP="00184BB1">
            <w:pPr>
              <w:numPr>
                <w:ilvl w:val="0"/>
                <w:numId w:val="1"/>
              </w:numPr>
              <w:tabs>
                <w:tab w:val="left" w:pos="330"/>
                <w:tab w:val="left" w:pos="1800"/>
                <w:tab w:val="left" w:pos="5400"/>
                <w:tab w:val="right" w:pos="9000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  <w:r w:rsidRPr="00785DDA">
              <w:rPr>
                <w:szCs w:val="22"/>
              </w:rPr>
              <w:t xml:space="preserve"> ……..……</w:t>
            </w:r>
            <w:r w:rsidRPr="00785DDA">
              <w:rPr>
                <w:szCs w:val="22"/>
              </w:rPr>
              <w:tab/>
              <w:t>……………….…………..………</w:t>
            </w:r>
            <w:r w:rsidRPr="00785DDA">
              <w:rPr>
                <w:szCs w:val="22"/>
              </w:rPr>
              <w:tab/>
              <w:t>……………</w:t>
            </w:r>
            <w:r w:rsidRPr="00785DDA">
              <w:rPr>
                <w:szCs w:val="22"/>
              </w:rPr>
              <w:tab/>
            </w:r>
            <w:r w:rsidR="00A340DE" w:rsidRPr="00785DDA">
              <w:rPr>
                <w:szCs w:val="22"/>
              </w:rPr>
              <w:sym w:font="Webdings" w:char="F063"/>
            </w:r>
            <w:r w:rsidR="00A340DE" w:rsidRPr="00785DDA">
              <w:rPr>
                <w:szCs w:val="22"/>
              </w:rPr>
              <w:t xml:space="preserve"> ja   </w:t>
            </w:r>
            <w:r w:rsidR="00A340DE" w:rsidRPr="00785DDA">
              <w:rPr>
                <w:szCs w:val="22"/>
              </w:rPr>
              <w:sym w:font="Webdings" w:char="F063"/>
            </w:r>
            <w:r w:rsidR="00A340DE" w:rsidRPr="00785DDA">
              <w:rPr>
                <w:szCs w:val="22"/>
              </w:rPr>
              <w:t xml:space="preserve"> nee</w:t>
            </w:r>
          </w:p>
          <w:p w14:paraId="446D4D9E" w14:textId="77777777" w:rsidR="00B73E4D" w:rsidRPr="00785DDA" w:rsidRDefault="00B73E4D" w:rsidP="00184BB1">
            <w:pPr>
              <w:numPr>
                <w:ilvl w:val="0"/>
                <w:numId w:val="1"/>
              </w:numPr>
              <w:tabs>
                <w:tab w:val="left" w:pos="330"/>
                <w:tab w:val="left" w:pos="1800"/>
                <w:tab w:val="left" w:pos="5400"/>
                <w:tab w:val="right" w:pos="9000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  <w:r w:rsidRPr="00785DDA">
              <w:rPr>
                <w:szCs w:val="22"/>
              </w:rPr>
              <w:t>……..……</w:t>
            </w:r>
            <w:r w:rsidRPr="00785DDA">
              <w:rPr>
                <w:szCs w:val="22"/>
              </w:rPr>
              <w:tab/>
              <w:t>……………….…………..………</w:t>
            </w:r>
            <w:r w:rsidRPr="00785DDA">
              <w:rPr>
                <w:szCs w:val="22"/>
              </w:rPr>
              <w:tab/>
              <w:t>……………</w:t>
            </w:r>
            <w:r w:rsidRPr="00785DDA">
              <w:rPr>
                <w:szCs w:val="22"/>
              </w:rPr>
              <w:tab/>
            </w:r>
            <w:r w:rsidR="00A340DE" w:rsidRPr="00785DDA">
              <w:rPr>
                <w:szCs w:val="22"/>
              </w:rPr>
              <w:sym w:font="Webdings" w:char="F063"/>
            </w:r>
            <w:r w:rsidR="00A340DE" w:rsidRPr="00785DDA">
              <w:rPr>
                <w:szCs w:val="22"/>
              </w:rPr>
              <w:t xml:space="preserve"> ja   </w:t>
            </w:r>
            <w:r w:rsidR="00A340DE" w:rsidRPr="00785DDA">
              <w:rPr>
                <w:szCs w:val="22"/>
              </w:rPr>
              <w:sym w:font="Webdings" w:char="F063"/>
            </w:r>
            <w:r w:rsidR="00A340DE" w:rsidRPr="00785DDA">
              <w:rPr>
                <w:szCs w:val="22"/>
              </w:rPr>
              <w:t xml:space="preserve"> nee</w:t>
            </w:r>
          </w:p>
          <w:p w14:paraId="30479285" w14:textId="77777777" w:rsidR="00B73E4D" w:rsidRPr="00785DDA" w:rsidRDefault="00B73E4D" w:rsidP="00184BB1">
            <w:pPr>
              <w:numPr>
                <w:ilvl w:val="0"/>
                <w:numId w:val="1"/>
              </w:numPr>
              <w:tabs>
                <w:tab w:val="left" w:pos="330"/>
                <w:tab w:val="left" w:pos="1800"/>
                <w:tab w:val="left" w:pos="5400"/>
                <w:tab w:val="right" w:pos="9000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  <w:r w:rsidRPr="00785DDA">
              <w:rPr>
                <w:szCs w:val="22"/>
              </w:rPr>
              <w:t>……..……</w:t>
            </w:r>
            <w:r w:rsidRPr="00785DDA">
              <w:rPr>
                <w:szCs w:val="22"/>
              </w:rPr>
              <w:tab/>
              <w:t>……………….…………..………</w:t>
            </w:r>
            <w:r w:rsidRPr="00785DDA">
              <w:rPr>
                <w:szCs w:val="22"/>
              </w:rPr>
              <w:tab/>
              <w:t>……………</w:t>
            </w:r>
            <w:r w:rsidRPr="00785DDA">
              <w:rPr>
                <w:szCs w:val="22"/>
              </w:rPr>
              <w:tab/>
            </w:r>
            <w:r w:rsidR="00A340DE" w:rsidRPr="00785DDA">
              <w:rPr>
                <w:szCs w:val="22"/>
              </w:rPr>
              <w:sym w:font="Webdings" w:char="F063"/>
            </w:r>
            <w:r w:rsidR="00A340DE" w:rsidRPr="00785DDA">
              <w:rPr>
                <w:szCs w:val="22"/>
              </w:rPr>
              <w:t xml:space="preserve"> ja   </w:t>
            </w:r>
            <w:r w:rsidR="00A340DE" w:rsidRPr="00785DDA">
              <w:rPr>
                <w:szCs w:val="22"/>
              </w:rPr>
              <w:sym w:font="Webdings" w:char="F063"/>
            </w:r>
            <w:r w:rsidR="00A340DE" w:rsidRPr="00785DDA">
              <w:rPr>
                <w:szCs w:val="22"/>
              </w:rPr>
              <w:t xml:space="preserve"> nee</w:t>
            </w:r>
          </w:p>
          <w:p w14:paraId="44CCD647" w14:textId="77777777" w:rsidR="00B73E4D" w:rsidRPr="00785DDA" w:rsidRDefault="00B73E4D" w:rsidP="00184BB1">
            <w:pPr>
              <w:numPr>
                <w:ilvl w:val="0"/>
                <w:numId w:val="1"/>
              </w:numPr>
              <w:tabs>
                <w:tab w:val="left" w:pos="330"/>
                <w:tab w:val="left" w:pos="1800"/>
                <w:tab w:val="left" w:pos="5400"/>
                <w:tab w:val="right" w:pos="9000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  <w:r w:rsidRPr="00785DDA">
              <w:rPr>
                <w:szCs w:val="22"/>
              </w:rPr>
              <w:t xml:space="preserve"> ……..……</w:t>
            </w:r>
            <w:r w:rsidRPr="00785DDA">
              <w:rPr>
                <w:szCs w:val="22"/>
              </w:rPr>
              <w:tab/>
              <w:t>……………….…………..………</w:t>
            </w:r>
            <w:r w:rsidRPr="00785DDA">
              <w:rPr>
                <w:szCs w:val="22"/>
              </w:rPr>
              <w:tab/>
              <w:t>……………</w:t>
            </w:r>
            <w:r w:rsidRPr="00785DDA">
              <w:rPr>
                <w:szCs w:val="22"/>
              </w:rPr>
              <w:tab/>
            </w:r>
            <w:r w:rsidR="00A340DE" w:rsidRPr="00785DDA">
              <w:rPr>
                <w:szCs w:val="22"/>
              </w:rPr>
              <w:sym w:font="Webdings" w:char="F063"/>
            </w:r>
            <w:r w:rsidR="00A340DE" w:rsidRPr="00785DDA">
              <w:rPr>
                <w:szCs w:val="22"/>
              </w:rPr>
              <w:t xml:space="preserve"> ja   </w:t>
            </w:r>
            <w:r w:rsidR="00A340DE" w:rsidRPr="00785DDA">
              <w:rPr>
                <w:szCs w:val="22"/>
              </w:rPr>
              <w:sym w:font="Webdings" w:char="F063"/>
            </w:r>
            <w:r w:rsidR="00A340DE" w:rsidRPr="00785DDA">
              <w:rPr>
                <w:szCs w:val="22"/>
              </w:rPr>
              <w:t xml:space="preserve"> nee</w:t>
            </w:r>
          </w:p>
          <w:p w14:paraId="01453318" w14:textId="77777777" w:rsidR="00B73E4D" w:rsidRPr="00785DDA" w:rsidRDefault="00B73E4D" w:rsidP="00AF1CB7">
            <w:pPr>
              <w:tabs>
                <w:tab w:val="left" w:pos="330"/>
                <w:tab w:val="left" w:pos="1800"/>
                <w:tab w:val="left" w:pos="5400"/>
                <w:tab w:val="right" w:pos="9000"/>
              </w:tabs>
              <w:rPr>
                <w:szCs w:val="22"/>
              </w:rPr>
            </w:pPr>
          </w:p>
          <w:p w14:paraId="56C5D644" w14:textId="77777777" w:rsidR="00B73E4D" w:rsidRPr="00785DDA" w:rsidRDefault="00B73E4D" w:rsidP="00AF1CB7">
            <w:pPr>
              <w:tabs>
                <w:tab w:val="left" w:pos="330"/>
                <w:tab w:val="left" w:pos="1800"/>
                <w:tab w:val="left" w:pos="5400"/>
                <w:tab w:val="right" w:pos="9000"/>
              </w:tabs>
              <w:rPr>
                <w:szCs w:val="22"/>
              </w:rPr>
            </w:pPr>
            <w:r w:rsidRPr="00785DDA">
              <w:rPr>
                <w:szCs w:val="22"/>
              </w:rPr>
              <w:sym w:font="Webdings" w:char="F063"/>
            </w:r>
            <w:r w:rsidRPr="00785DDA">
              <w:rPr>
                <w:szCs w:val="22"/>
              </w:rPr>
              <w:t xml:space="preserve"> zie bijlage: ………………</w:t>
            </w:r>
          </w:p>
        </w:tc>
      </w:tr>
    </w:tbl>
    <w:p w14:paraId="39A84A1D" w14:textId="77777777" w:rsidR="00B73E4D" w:rsidRDefault="00B73E4D" w:rsidP="00B73E4D">
      <w:pPr>
        <w:tabs>
          <w:tab w:val="left" w:pos="1560"/>
        </w:tabs>
        <w:rPr>
          <w:szCs w:val="22"/>
        </w:rPr>
      </w:pPr>
    </w:p>
    <w:p w14:paraId="0830102F" w14:textId="77777777" w:rsidR="00B73E4D" w:rsidRPr="00785DDA" w:rsidRDefault="00B73E4D" w:rsidP="00B73E4D">
      <w:pPr>
        <w:tabs>
          <w:tab w:val="left" w:pos="1560"/>
        </w:tabs>
        <w:rPr>
          <w:szCs w:val="22"/>
        </w:rPr>
      </w:pPr>
      <w:r>
        <w:rPr>
          <w:szCs w:val="22"/>
        </w:rPr>
        <w:br w:type="page"/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49"/>
      </w:tblGrid>
      <w:tr w:rsidR="00B73E4D" w:rsidRPr="00785DDA" w14:paraId="36D8425F" w14:textId="77777777" w:rsidTr="00AF1CB7">
        <w:tc>
          <w:tcPr>
            <w:tcW w:w="9249" w:type="dxa"/>
          </w:tcPr>
          <w:p w14:paraId="36E97FCA" w14:textId="77777777" w:rsidR="00B73E4D" w:rsidRPr="00785DDA" w:rsidRDefault="00B73E4D" w:rsidP="00AF1CB7">
            <w:pPr>
              <w:rPr>
                <w:b/>
                <w:szCs w:val="22"/>
              </w:rPr>
            </w:pPr>
            <w:r w:rsidRPr="00785DDA">
              <w:rPr>
                <w:b/>
                <w:szCs w:val="22"/>
              </w:rPr>
              <w:lastRenderedPageBreak/>
              <w:t>Gebruikte meetinstrumenten</w:t>
            </w:r>
          </w:p>
        </w:tc>
      </w:tr>
      <w:tr w:rsidR="00B73E4D" w:rsidRPr="00785DDA" w14:paraId="5AAC57A5" w14:textId="77777777" w:rsidTr="00AF1CB7">
        <w:trPr>
          <w:trHeight w:val="475"/>
        </w:trPr>
        <w:tc>
          <w:tcPr>
            <w:tcW w:w="9249" w:type="dxa"/>
          </w:tcPr>
          <w:p w14:paraId="2177161F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toegepaste meetinstrumenten en kalibratie</w:t>
            </w:r>
          </w:p>
          <w:p w14:paraId="70987468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785DDA">
              <w:rPr>
                <w:szCs w:val="22"/>
              </w:rPr>
              <w:t>tijdens de inspectie zijn de volgende meetinstrumenten gebruikt:</w:t>
            </w:r>
          </w:p>
          <w:p w14:paraId="23B6AF1F" w14:textId="77777777" w:rsidR="00B73E4D" w:rsidRPr="00785DDA" w:rsidRDefault="00B73E4D" w:rsidP="00AF1CB7">
            <w:pPr>
              <w:tabs>
                <w:tab w:val="left" w:pos="330"/>
              </w:tabs>
              <w:rPr>
                <w:szCs w:val="22"/>
              </w:rPr>
            </w:pPr>
          </w:p>
          <w:p w14:paraId="3268FCF9" w14:textId="77777777" w:rsidR="00B73E4D" w:rsidRPr="00785DDA" w:rsidRDefault="00B73E4D" w:rsidP="00AF1CB7">
            <w:pPr>
              <w:tabs>
                <w:tab w:val="center" w:pos="2160"/>
                <w:tab w:val="center" w:pos="5760"/>
                <w:tab w:val="center" w:pos="8070"/>
              </w:tabs>
              <w:rPr>
                <w:szCs w:val="22"/>
              </w:rPr>
            </w:pPr>
            <w:r w:rsidRPr="00785DDA">
              <w:rPr>
                <w:szCs w:val="22"/>
              </w:rPr>
              <w:tab/>
              <w:t>omschrijving (merk en type)</w:t>
            </w:r>
            <w:r w:rsidRPr="00785DDA">
              <w:rPr>
                <w:szCs w:val="22"/>
              </w:rPr>
              <w:tab/>
              <w:t>nummer</w:t>
            </w:r>
            <w:r w:rsidRPr="00785DDA">
              <w:rPr>
                <w:szCs w:val="22"/>
              </w:rPr>
              <w:tab/>
              <w:t>laatste kalibratie</w:t>
            </w:r>
          </w:p>
          <w:p w14:paraId="00BDA597" w14:textId="77777777" w:rsidR="00B73E4D" w:rsidRPr="00785DDA" w:rsidRDefault="00B73E4D" w:rsidP="00184BB1">
            <w:pPr>
              <w:numPr>
                <w:ilvl w:val="0"/>
                <w:numId w:val="2"/>
              </w:numPr>
              <w:tabs>
                <w:tab w:val="left" w:pos="330"/>
                <w:tab w:val="left" w:pos="4860"/>
                <w:tab w:val="left" w:pos="5400"/>
                <w:tab w:val="right" w:pos="9000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  <w:r w:rsidRPr="00785DDA">
              <w:rPr>
                <w:szCs w:val="22"/>
              </w:rPr>
              <w:tab/>
              <w:t>……………….…………………..………</w:t>
            </w:r>
            <w:r w:rsidRPr="00785DDA">
              <w:rPr>
                <w:szCs w:val="22"/>
              </w:rPr>
              <w:tab/>
              <w:t>……………….…</w:t>
            </w:r>
            <w:r w:rsidRPr="00785DDA">
              <w:rPr>
                <w:szCs w:val="22"/>
              </w:rPr>
              <w:tab/>
              <w:t>……………….…</w:t>
            </w:r>
          </w:p>
          <w:p w14:paraId="06865020" w14:textId="77777777" w:rsidR="00B73E4D" w:rsidRPr="00785DDA" w:rsidRDefault="00B73E4D" w:rsidP="00184BB1">
            <w:pPr>
              <w:numPr>
                <w:ilvl w:val="0"/>
                <w:numId w:val="2"/>
              </w:numPr>
              <w:tabs>
                <w:tab w:val="left" w:pos="330"/>
                <w:tab w:val="left" w:pos="4860"/>
                <w:tab w:val="left" w:pos="5400"/>
                <w:tab w:val="right" w:pos="9000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  <w:r w:rsidRPr="00785DDA">
              <w:rPr>
                <w:szCs w:val="22"/>
              </w:rPr>
              <w:tab/>
              <w:t>……………….…………………..………</w:t>
            </w:r>
            <w:r w:rsidRPr="00785DDA">
              <w:rPr>
                <w:szCs w:val="22"/>
              </w:rPr>
              <w:tab/>
              <w:t>……………….…</w:t>
            </w:r>
            <w:r w:rsidRPr="00785DDA">
              <w:rPr>
                <w:szCs w:val="22"/>
              </w:rPr>
              <w:tab/>
              <w:t>……………….…</w:t>
            </w:r>
          </w:p>
          <w:p w14:paraId="69BC8CED" w14:textId="77777777" w:rsidR="00B73E4D" w:rsidRPr="00785DDA" w:rsidRDefault="00B73E4D" w:rsidP="00184BB1">
            <w:pPr>
              <w:numPr>
                <w:ilvl w:val="0"/>
                <w:numId w:val="2"/>
              </w:numPr>
              <w:tabs>
                <w:tab w:val="left" w:pos="330"/>
                <w:tab w:val="left" w:pos="4860"/>
                <w:tab w:val="left" w:pos="5400"/>
                <w:tab w:val="right" w:pos="9000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  <w:r w:rsidRPr="00785DDA">
              <w:rPr>
                <w:szCs w:val="22"/>
              </w:rPr>
              <w:t>……………….…………………..………</w:t>
            </w:r>
            <w:r w:rsidRPr="00785DDA">
              <w:rPr>
                <w:szCs w:val="22"/>
              </w:rPr>
              <w:tab/>
              <w:t>……………….…</w:t>
            </w:r>
            <w:r w:rsidRPr="00785DDA">
              <w:rPr>
                <w:szCs w:val="22"/>
              </w:rPr>
              <w:tab/>
              <w:t>……………….…</w:t>
            </w:r>
          </w:p>
          <w:p w14:paraId="01775960" w14:textId="77777777" w:rsidR="00B73E4D" w:rsidRPr="00785DDA" w:rsidRDefault="00B73E4D" w:rsidP="00184BB1">
            <w:pPr>
              <w:numPr>
                <w:ilvl w:val="0"/>
                <w:numId w:val="2"/>
              </w:numPr>
              <w:tabs>
                <w:tab w:val="left" w:pos="330"/>
                <w:tab w:val="left" w:pos="4860"/>
                <w:tab w:val="left" w:pos="5400"/>
                <w:tab w:val="right" w:pos="9000"/>
              </w:tabs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  <w:r w:rsidRPr="00785DDA">
              <w:rPr>
                <w:szCs w:val="22"/>
              </w:rPr>
              <w:t>……………….…………………..………</w:t>
            </w:r>
            <w:r w:rsidRPr="00785DDA">
              <w:rPr>
                <w:szCs w:val="22"/>
              </w:rPr>
              <w:tab/>
              <w:t>……………….…</w:t>
            </w:r>
            <w:r w:rsidRPr="00785DDA">
              <w:rPr>
                <w:szCs w:val="22"/>
              </w:rPr>
              <w:tab/>
              <w:t>……………….…</w:t>
            </w:r>
          </w:p>
        </w:tc>
      </w:tr>
    </w:tbl>
    <w:p w14:paraId="20AB2F62" w14:textId="77777777" w:rsidR="00B73E4D" w:rsidRDefault="00B73E4D" w:rsidP="00B73E4D">
      <w:pPr>
        <w:tabs>
          <w:tab w:val="left" w:pos="1560"/>
        </w:tabs>
        <w:rPr>
          <w:b/>
        </w:rPr>
      </w:pPr>
    </w:p>
    <w:p w14:paraId="62458AC1" w14:textId="77777777" w:rsidR="00B73E4D" w:rsidRPr="00785DDA" w:rsidRDefault="00B73E4D" w:rsidP="00B73E4D">
      <w:pPr>
        <w:tabs>
          <w:tab w:val="left" w:pos="1560"/>
        </w:tabs>
        <w:rPr>
          <w:b/>
        </w:rPr>
      </w:pPr>
      <w:r>
        <w:rPr>
          <w:b/>
        </w:rPr>
        <w:br w:type="page"/>
      </w:r>
    </w:p>
    <w:p w14:paraId="20E90B3F" w14:textId="77777777" w:rsidR="00B73E4D" w:rsidRPr="00785DDA" w:rsidRDefault="00B73E4D" w:rsidP="00B73E4D"/>
    <w:tbl>
      <w:tblPr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480"/>
        <w:gridCol w:w="495"/>
        <w:gridCol w:w="546"/>
        <w:gridCol w:w="518"/>
        <w:gridCol w:w="490"/>
        <w:gridCol w:w="751"/>
      </w:tblGrid>
      <w:tr w:rsidR="00B73E4D" w:rsidRPr="00785DDA" w14:paraId="568AA1F4" w14:textId="77777777" w:rsidTr="00AF1CB7">
        <w:tc>
          <w:tcPr>
            <w:tcW w:w="9748" w:type="dxa"/>
            <w:gridSpan w:val="7"/>
          </w:tcPr>
          <w:p w14:paraId="27613067" w14:textId="77777777" w:rsidR="00B73E4D" w:rsidRPr="00785DDA" w:rsidRDefault="00B73E4D" w:rsidP="00AF1CB7">
            <w:pPr>
              <w:rPr>
                <w:b/>
                <w:szCs w:val="22"/>
              </w:rPr>
            </w:pPr>
            <w:r w:rsidRPr="00785DDA">
              <w:rPr>
                <w:b/>
                <w:szCs w:val="22"/>
              </w:rPr>
              <w:br w:type="page"/>
              <w:t>Controle</w:t>
            </w:r>
          </w:p>
        </w:tc>
      </w:tr>
      <w:tr w:rsidR="00B73E4D" w:rsidRPr="00785DDA" w14:paraId="34AFCBCF" w14:textId="77777777" w:rsidTr="00AF1CB7">
        <w:trPr>
          <w:cantSplit/>
          <w:trHeight w:val="1767"/>
        </w:trPr>
        <w:tc>
          <w:tcPr>
            <w:tcW w:w="6948" w:type="dxa"/>
            <w:gridSpan w:val="2"/>
            <w:vAlign w:val="center"/>
          </w:tcPr>
          <w:p w14:paraId="1F73F2DF" w14:textId="77777777" w:rsidR="00B73E4D" w:rsidRPr="00785DDA" w:rsidRDefault="00B73E4D" w:rsidP="00AF1CB7">
            <w:pPr>
              <w:jc w:val="center"/>
              <w:rPr>
                <w:szCs w:val="22"/>
              </w:rPr>
            </w:pPr>
            <w:r w:rsidRPr="00785DDA">
              <w:rPr>
                <w:szCs w:val="22"/>
              </w:rPr>
              <w:t>inspectieonderdeel</w:t>
            </w:r>
          </w:p>
        </w:tc>
        <w:tc>
          <w:tcPr>
            <w:tcW w:w="495" w:type="dxa"/>
            <w:textDirection w:val="btLr"/>
          </w:tcPr>
          <w:p w14:paraId="3E3917B3" w14:textId="77777777" w:rsidR="00B73E4D" w:rsidRPr="00785DDA" w:rsidRDefault="00B73E4D" w:rsidP="00AF1CB7">
            <w:pPr>
              <w:ind w:left="113" w:right="113"/>
              <w:rPr>
                <w:szCs w:val="22"/>
              </w:rPr>
            </w:pPr>
            <w:r w:rsidRPr="00785DDA">
              <w:rPr>
                <w:szCs w:val="22"/>
              </w:rPr>
              <w:t>voldoet [</w:t>
            </w:r>
            <w:r w:rsidRPr="00785DDA">
              <w:rPr>
                <w:szCs w:val="22"/>
              </w:rPr>
              <w:sym w:font="Wingdings 2" w:char="F050"/>
            </w:r>
            <w:r w:rsidRPr="00785DDA">
              <w:rPr>
                <w:szCs w:val="22"/>
              </w:rPr>
              <w:t>]</w:t>
            </w:r>
          </w:p>
        </w:tc>
        <w:tc>
          <w:tcPr>
            <w:tcW w:w="546" w:type="dxa"/>
            <w:textDirection w:val="btLr"/>
          </w:tcPr>
          <w:p w14:paraId="2F4EFAD5" w14:textId="77777777" w:rsidR="00B73E4D" w:rsidRPr="00785DDA" w:rsidRDefault="00B73E4D" w:rsidP="00AF1CB7">
            <w:pPr>
              <w:ind w:left="113" w:right="113"/>
              <w:rPr>
                <w:szCs w:val="22"/>
              </w:rPr>
            </w:pPr>
            <w:r w:rsidRPr="00785DDA">
              <w:rPr>
                <w:szCs w:val="22"/>
              </w:rPr>
              <w:t>voldoet niet [</w:t>
            </w:r>
            <w:r w:rsidRPr="00785DDA">
              <w:rPr>
                <w:szCs w:val="22"/>
                <w:vertAlign w:val="superscript"/>
              </w:rPr>
              <w:t>1)</w:t>
            </w:r>
            <w:r w:rsidRPr="00785DDA">
              <w:rPr>
                <w:szCs w:val="22"/>
              </w:rPr>
              <w:t>]</w:t>
            </w:r>
          </w:p>
        </w:tc>
        <w:tc>
          <w:tcPr>
            <w:tcW w:w="518" w:type="dxa"/>
            <w:textDirection w:val="btLr"/>
          </w:tcPr>
          <w:p w14:paraId="03F977D4" w14:textId="77777777" w:rsidR="00B73E4D" w:rsidRPr="00785DDA" w:rsidRDefault="00B73E4D" w:rsidP="00AF1CB7">
            <w:pPr>
              <w:ind w:left="113" w:right="113"/>
              <w:rPr>
                <w:szCs w:val="22"/>
              </w:rPr>
            </w:pPr>
            <w:r w:rsidRPr="00785DDA">
              <w:rPr>
                <w:szCs w:val="22"/>
              </w:rPr>
              <w:t>n.v.t. [</w:t>
            </w:r>
            <w:r w:rsidRPr="00785DDA">
              <w:rPr>
                <w:szCs w:val="22"/>
              </w:rPr>
              <w:sym w:font="Wingdings 2" w:char="F050"/>
            </w:r>
            <w:r w:rsidRPr="00785DDA">
              <w:rPr>
                <w:szCs w:val="22"/>
              </w:rPr>
              <w:t>]</w:t>
            </w:r>
          </w:p>
        </w:tc>
        <w:tc>
          <w:tcPr>
            <w:tcW w:w="490" w:type="dxa"/>
            <w:textDirection w:val="btLr"/>
          </w:tcPr>
          <w:p w14:paraId="1476A735" w14:textId="77777777" w:rsidR="00B73E4D" w:rsidRPr="00785DDA" w:rsidRDefault="00B73E4D" w:rsidP="00AF1CB7">
            <w:pPr>
              <w:ind w:left="113" w:right="113"/>
              <w:rPr>
                <w:szCs w:val="22"/>
              </w:rPr>
            </w:pPr>
            <w:r w:rsidRPr="00785DDA">
              <w:rPr>
                <w:szCs w:val="22"/>
              </w:rPr>
              <w:t>toelichting [#]</w:t>
            </w:r>
          </w:p>
        </w:tc>
        <w:tc>
          <w:tcPr>
            <w:tcW w:w="751" w:type="dxa"/>
            <w:textDirection w:val="btLr"/>
          </w:tcPr>
          <w:p w14:paraId="26F94FA8" w14:textId="77777777" w:rsidR="00B73E4D" w:rsidRPr="00785DDA" w:rsidRDefault="00B73E4D" w:rsidP="00AF1CB7">
            <w:pPr>
              <w:ind w:left="113" w:right="113"/>
              <w:rPr>
                <w:szCs w:val="22"/>
              </w:rPr>
            </w:pPr>
            <w:r w:rsidRPr="00785DDA">
              <w:rPr>
                <w:szCs w:val="22"/>
              </w:rPr>
              <w:t xml:space="preserve">verwijzing </w:t>
            </w:r>
          </w:p>
          <w:p w14:paraId="4571AABC" w14:textId="77777777" w:rsidR="00B73E4D" w:rsidRPr="00785DDA" w:rsidRDefault="00B73E4D" w:rsidP="00AF1CB7">
            <w:pPr>
              <w:ind w:left="113" w:right="113"/>
              <w:rPr>
                <w:szCs w:val="22"/>
              </w:rPr>
            </w:pPr>
            <w:r w:rsidRPr="00785DDA">
              <w:rPr>
                <w:szCs w:val="22"/>
              </w:rPr>
              <w:t>NEN 1010</w:t>
            </w:r>
          </w:p>
        </w:tc>
      </w:tr>
      <w:tr w:rsidR="00B73E4D" w:rsidRPr="00785DDA" w14:paraId="5E7406F5" w14:textId="77777777" w:rsidTr="00AF1CB7">
        <w:trPr>
          <w:cantSplit/>
          <w:trHeight w:val="567"/>
        </w:trPr>
        <w:tc>
          <w:tcPr>
            <w:tcW w:w="468" w:type="dxa"/>
            <w:vAlign w:val="center"/>
          </w:tcPr>
          <w:p w14:paraId="572A920C" w14:textId="77777777" w:rsidR="00B73E4D" w:rsidRPr="00785DDA" w:rsidRDefault="00B73E4D" w:rsidP="00184BB1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vAlign w:val="center"/>
          </w:tcPr>
          <w:p w14:paraId="1731CC00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gekozen methode voor bescherming tegen elektrische schok</w:t>
            </w:r>
          </w:p>
        </w:tc>
        <w:tc>
          <w:tcPr>
            <w:tcW w:w="495" w:type="dxa"/>
          </w:tcPr>
          <w:p w14:paraId="6C6BD638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</w:tcPr>
          <w:p w14:paraId="0006015B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18" w:type="dxa"/>
          </w:tcPr>
          <w:p w14:paraId="016EBFD4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90" w:type="dxa"/>
          </w:tcPr>
          <w:p w14:paraId="10C1CB3D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751" w:type="dxa"/>
          </w:tcPr>
          <w:p w14:paraId="759E8C29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41</w:t>
            </w:r>
          </w:p>
        </w:tc>
      </w:tr>
      <w:tr w:rsidR="00B73E4D" w:rsidRPr="00785DDA" w14:paraId="2D179C82" w14:textId="77777777" w:rsidTr="00AF1CB7">
        <w:trPr>
          <w:cantSplit/>
          <w:trHeight w:val="567"/>
        </w:trPr>
        <w:tc>
          <w:tcPr>
            <w:tcW w:w="468" w:type="dxa"/>
            <w:vAlign w:val="center"/>
          </w:tcPr>
          <w:p w14:paraId="243BDB9E" w14:textId="77777777" w:rsidR="00B73E4D" w:rsidRPr="00785DDA" w:rsidRDefault="00B73E4D" w:rsidP="00184BB1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vAlign w:val="center"/>
          </w:tcPr>
          <w:p w14:paraId="2765047B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 xml:space="preserve">aanwezigheid van brandwerende afschermingen en andere voorzorgsmaatregelen tegen brandverspreiding en de bescherming tegen thermische invloeden </w:t>
            </w:r>
          </w:p>
        </w:tc>
        <w:tc>
          <w:tcPr>
            <w:tcW w:w="495" w:type="dxa"/>
          </w:tcPr>
          <w:p w14:paraId="6969B27B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</w:tcPr>
          <w:p w14:paraId="16F103AF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18" w:type="dxa"/>
          </w:tcPr>
          <w:p w14:paraId="372712BD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90" w:type="dxa"/>
          </w:tcPr>
          <w:p w14:paraId="71069F0B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751" w:type="dxa"/>
          </w:tcPr>
          <w:p w14:paraId="261066A7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42</w:t>
            </w:r>
          </w:p>
          <w:p w14:paraId="5E3EDFAB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527</w:t>
            </w:r>
          </w:p>
        </w:tc>
      </w:tr>
      <w:tr w:rsidR="00B73E4D" w:rsidRPr="00785DDA" w14:paraId="25792D7A" w14:textId="77777777" w:rsidTr="00AF1CB7">
        <w:trPr>
          <w:cantSplit/>
          <w:trHeight w:val="567"/>
        </w:trPr>
        <w:tc>
          <w:tcPr>
            <w:tcW w:w="468" w:type="dxa"/>
            <w:vAlign w:val="center"/>
          </w:tcPr>
          <w:p w14:paraId="7DDBE497" w14:textId="77777777" w:rsidR="00B73E4D" w:rsidRPr="00785DDA" w:rsidRDefault="00B73E4D" w:rsidP="00184BB1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vAlign w:val="center"/>
          </w:tcPr>
          <w:p w14:paraId="77DD6BFD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keuze van geleiders in verband met de hoogste toelaatbare stroom en het spanningsverlies</w:t>
            </w:r>
          </w:p>
        </w:tc>
        <w:tc>
          <w:tcPr>
            <w:tcW w:w="495" w:type="dxa"/>
          </w:tcPr>
          <w:p w14:paraId="0484C1C6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</w:tcPr>
          <w:p w14:paraId="740A7BF4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18" w:type="dxa"/>
          </w:tcPr>
          <w:p w14:paraId="5142343A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90" w:type="dxa"/>
          </w:tcPr>
          <w:p w14:paraId="73DA872F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751" w:type="dxa"/>
          </w:tcPr>
          <w:p w14:paraId="2181086B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43</w:t>
            </w:r>
          </w:p>
          <w:p w14:paraId="6E2CAB63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523</w:t>
            </w:r>
          </w:p>
          <w:p w14:paraId="42B7EFD9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525</w:t>
            </w:r>
          </w:p>
        </w:tc>
      </w:tr>
      <w:tr w:rsidR="00B73E4D" w:rsidRPr="00785DDA" w14:paraId="05A5DCEC" w14:textId="77777777" w:rsidTr="00AF1CB7">
        <w:trPr>
          <w:cantSplit/>
          <w:trHeight w:val="567"/>
        </w:trPr>
        <w:tc>
          <w:tcPr>
            <w:tcW w:w="468" w:type="dxa"/>
            <w:vAlign w:val="center"/>
          </w:tcPr>
          <w:p w14:paraId="34D26C66" w14:textId="77777777" w:rsidR="00B73E4D" w:rsidRPr="00785DDA" w:rsidRDefault="00B73E4D" w:rsidP="00184BB1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vAlign w:val="center"/>
          </w:tcPr>
          <w:p w14:paraId="07955F0C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keuze en instelling van beveiligings- en bewakingstoestellen</w:t>
            </w:r>
          </w:p>
        </w:tc>
        <w:tc>
          <w:tcPr>
            <w:tcW w:w="495" w:type="dxa"/>
          </w:tcPr>
          <w:p w14:paraId="086C089C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</w:tcPr>
          <w:p w14:paraId="3392F375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18" w:type="dxa"/>
          </w:tcPr>
          <w:p w14:paraId="27929E7B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90" w:type="dxa"/>
          </w:tcPr>
          <w:p w14:paraId="3ED69965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751" w:type="dxa"/>
          </w:tcPr>
          <w:p w14:paraId="49C780D2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53</w:t>
            </w:r>
          </w:p>
        </w:tc>
      </w:tr>
      <w:tr w:rsidR="00B73E4D" w:rsidRPr="00785DDA" w14:paraId="255A0611" w14:textId="77777777" w:rsidTr="00AF1CB7">
        <w:trPr>
          <w:cantSplit/>
          <w:trHeight w:val="567"/>
        </w:trPr>
        <w:tc>
          <w:tcPr>
            <w:tcW w:w="468" w:type="dxa"/>
            <w:vAlign w:val="center"/>
          </w:tcPr>
          <w:p w14:paraId="4718FB09" w14:textId="77777777" w:rsidR="00B73E4D" w:rsidRPr="00785DDA" w:rsidRDefault="00B73E4D" w:rsidP="00184BB1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vAlign w:val="center"/>
          </w:tcPr>
          <w:p w14:paraId="2463760B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aanwezigheid van geschikte scheiders en schakelaars op de juiste plaatsen</w:t>
            </w:r>
          </w:p>
        </w:tc>
        <w:tc>
          <w:tcPr>
            <w:tcW w:w="495" w:type="dxa"/>
          </w:tcPr>
          <w:p w14:paraId="16B43B72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</w:tcPr>
          <w:p w14:paraId="1B5947C7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18" w:type="dxa"/>
          </w:tcPr>
          <w:p w14:paraId="4B235C15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90" w:type="dxa"/>
          </w:tcPr>
          <w:p w14:paraId="269073B6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751" w:type="dxa"/>
          </w:tcPr>
          <w:p w14:paraId="0EB3DE0B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536</w:t>
            </w:r>
          </w:p>
        </w:tc>
      </w:tr>
      <w:tr w:rsidR="00B73E4D" w:rsidRPr="00785DDA" w14:paraId="448B8702" w14:textId="77777777" w:rsidTr="00AF1CB7">
        <w:trPr>
          <w:cantSplit/>
          <w:trHeight w:val="567"/>
        </w:trPr>
        <w:tc>
          <w:tcPr>
            <w:tcW w:w="468" w:type="dxa"/>
            <w:vAlign w:val="center"/>
          </w:tcPr>
          <w:p w14:paraId="09A78B40" w14:textId="77777777" w:rsidR="00B73E4D" w:rsidRPr="00785DDA" w:rsidRDefault="00B73E4D" w:rsidP="00184BB1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vAlign w:val="center"/>
          </w:tcPr>
          <w:p w14:paraId="7B95DE41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keuze van het elektrisch materieel en de juiste beschermings-maatregelen met betrekking tot de uitwendige invloeden</w:t>
            </w:r>
          </w:p>
        </w:tc>
        <w:tc>
          <w:tcPr>
            <w:tcW w:w="495" w:type="dxa"/>
          </w:tcPr>
          <w:p w14:paraId="3F7C52CF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</w:tcPr>
          <w:p w14:paraId="1F8197F5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18" w:type="dxa"/>
          </w:tcPr>
          <w:p w14:paraId="49AF53CA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90" w:type="dxa"/>
          </w:tcPr>
          <w:p w14:paraId="662E58A7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751" w:type="dxa"/>
          </w:tcPr>
          <w:p w14:paraId="1B0BEA91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422</w:t>
            </w:r>
          </w:p>
          <w:p w14:paraId="333285BB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512.2</w:t>
            </w:r>
          </w:p>
          <w:p w14:paraId="34413498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522</w:t>
            </w:r>
          </w:p>
        </w:tc>
      </w:tr>
      <w:tr w:rsidR="00B73E4D" w:rsidRPr="00785DDA" w14:paraId="4EB4719A" w14:textId="77777777" w:rsidTr="00AF1CB7">
        <w:trPr>
          <w:cantSplit/>
          <w:trHeight w:val="567"/>
        </w:trPr>
        <w:tc>
          <w:tcPr>
            <w:tcW w:w="468" w:type="dxa"/>
            <w:vAlign w:val="center"/>
          </w:tcPr>
          <w:p w14:paraId="37C71EC2" w14:textId="77777777" w:rsidR="00B73E4D" w:rsidRPr="00785DDA" w:rsidRDefault="00B73E4D" w:rsidP="00184BB1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vAlign w:val="center"/>
          </w:tcPr>
          <w:p w14:paraId="6CF3D9CE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juiste aanduiding van nul- en beschermingsleidingen</w:t>
            </w:r>
          </w:p>
        </w:tc>
        <w:tc>
          <w:tcPr>
            <w:tcW w:w="495" w:type="dxa"/>
          </w:tcPr>
          <w:p w14:paraId="61F7B22A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</w:tcPr>
          <w:p w14:paraId="767AD889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18" w:type="dxa"/>
          </w:tcPr>
          <w:p w14:paraId="61D1F375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90" w:type="dxa"/>
          </w:tcPr>
          <w:p w14:paraId="4E75BABA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751" w:type="dxa"/>
          </w:tcPr>
          <w:p w14:paraId="158948A4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514.3</w:t>
            </w:r>
          </w:p>
        </w:tc>
      </w:tr>
      <w:tr w:rsidR="00B73E4D" w:rsidRPr="00785DDA" w14:paraId="7DD33442" w14:textId="77777777" w:rsidTr="00AF1CB7">
        <w:trPr>
          <w:cantSplit/>
          <w:trHeight w:val="567"/>
        </w:trPr>
        <w:tc>
          <w:tcPr>
            <w:tcW w:w="468" w:type="dxa"/>
            <w:vAlign w:val="center"/>
          </w:tcPr>
          <w:p w14:paraId="7B76F95B" w14:textId="77777777" w:rsidR="00B73E4D" w:rsidRPr="00785DDA" w:rsidRDefault="00B73E4D" w:rsidP="00184BB1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vAlign w:val="center"/>
          </w:tcPr>
          <w:p w14:paraId="1E492527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verbinding van enkelpolige schakelaars met de faseleidingen</w:t>
            </w:r>
          </w:p>
        </w:tc>
        <w:tc>
          <w:tcPr>
            <w:tcW w:w="495" w:type="dxa"/>
          </w:tcPr>
          <w:p w14:paraId="7722FDD7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</w:tcPr>
          <w:p w14:paraId="1471158C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18" w:type="dxa"/>
          </w:tcPr>
          <w:p w14:paraId="515459AD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90" w:type="dxa"/>
          </w:tcPr>
          <w:p w14:paraId="2C011612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751" w:type="dxa"/>
          </w:tcPr>
          <w:p w14:paraId="40B86A4F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536</w:t>
            </w:r>
          </w:p>
        </w:tc>
      </w:tr>
      <w:tr w:rsidR="00B73E4D" w:rsidRPr="00785DDA" w14:paraId="35E962B8" w14:textId="77777777" w:rsidTr="00AF1CB7">
        <w:trPr>
          <w:cantSplit/>
          <w:trHeight w:val="567"/>
        </w:trPr>
        <w:tc>
          <w:tcPr>
            <w:tcW w:w="468" w:type="dxa"/>
            <w:vAlign w:val="center"/>
          </w:tcPr>
          <w:p w14:paraId="2A88C6D5" w14:textId="77777777" w:rsidR="00B73E4D" w:rsidRPr="00785DDA" w:rsidRDefault="00B73E4D" w:rsidP="00184BB1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vAlign w:val="center"/>
          </w:tcPr>
          <w:p w14:paraId="5C40A0C9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aanwezigheid van schema's en tekeningen, waarschuwingsborden of andere vergelijkbare informatie</w:t>
            </w:r>
          </w:p>
        </w:tc>
        <w:tc>
          <w:tcPr>
            <w:tcW w:w="495" w:type="dxa"/>
          </w:tcPr>
          <w:p w14:paraId="36651CD5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</w:tcPr>
          <w:p w14:paraId="600FDABD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18" w:type="dxa"/>
          </w:tcPr>
          <w:p w14:paraId="5B4769D0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90" w:type="dxa"/>
          </w:tcPr>
          <w:p w14:paraId="5DB332A4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751" w:type="dxa"/>
          </w:tcPr>
          <w:p w14:paraId="3EAAB4DD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514.5</w:t>
            </w:r>
          </w:p>
        </w:tc>
      </w:tr>
      <w:tr w:rsidR="00B73E4D" w:rsidRPr="00785DDA" w14:paraId="0297B2C3" w14:textId="77777777" w:rsidTr="00AF1CB7">
        <w:trPr>
          <w:cantSplit/>
          <w:trHeight w:val="567"/>
        </w:trPr>
        <w:tc>
          <w:tcPr>
            <w:tcW w:w="468" w:type="dxa"/>
            <w:vAlign w:val="center"/>
          </w:tcPr>
          <w:p w14:paraId="557CFDEA" w14:textId="77777777" w:rsidR="00B73E4D" w:rsidRPr="00785DDA" w:rsidRDefault="00B73E4D" w:rsidP="00184BB1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vAlign w:val="center"/>
          </w:tcPr>
          <w:p w14:paraId="3725E861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aanduiding van stroomketens, beveiligingstoestellen tegen overstroom, schakelaars, aansluitklemmen en dergelijke</w:t>
            </w:r>
          </w:p>
        </w:tc>
        <w:tc>
          <w:tcPr>
            <w:tcW w:w="495" w:type="dxa"/>
          </w:tcPr>
          <w:p w14:paraId="44509A12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</w:tcPr>
          <w:p w14:paraId="63336D4B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18" w:type="dxa"/>
          </w:tcPr>
          <w:p w14:paraId="46F4BE65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90" w:type="dxa"/>
          </w:tcPr>
          <w:p w14:paraId="363914F7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751" w:type="dxa"/>
          </w:tcPr>
          <w:p w14:paraId="46E60D44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514</w:t>
            </w:r>
          </w:p>
        </w:tc>
      </w:tr>
      <w:tr w:rsidR="00B73E4D" w:rsidRPr="00785DDA" w14:paraId="6E263067" w14:textId="77777777" w:rsidTr="00AF1CB7">
        <w:trPr>
          <w:cantSplit/>
          <w:trHeight w:val="567"/>
        </w:trPr>
        <w:tc>
          <w:tcPr>
            <w:tcW w:w="468" w:type="dxa"/>
            <w:vAlign w:val="center"/>
          </w:tcPr>
          <w:p w14:paraId="10B19A24" w14:textId="77777777" w:rsidR="00B73E4D" w:rsidRPr="00785DDA" w:rsidRDefault="00B73E4D" w:rsidP="00184BB1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vAlign w:val="center"/>
          </w:tcPr>
          <w:p w14:paraId="08730C82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deugdelijkheid van de aansluitingen van geleiders</w:t>
            </w:r>
          </w:p>
        </w:tc>
        <w:tc>
          <w:tcPr>
            <w:tcW w:w="495" w:type="dxa"/>
          </w:tcPr>
          <w:p w14:paraId="40B38EE6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</w:tcPr>
          <w:p w14:paraId="437DE5D2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18" w:type="dxa"/>
          </w:tcPr>
          <w:p w14:paraId="4FE68214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90" w:type="dxa"/>
          </w:tcPr>
          <w:p w14:paraId="59191C78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751" w:type="dxa"/>
          </w:tcPr>
          <w:p w14:paraId="33661451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526</w:t>
            </w:r>
          </w:p>
        </w:tc>
      </w:tr>
      <w:tr w:rsidR="00B73E4D" w:rsidRPr="00785DDA" w14:paraId="7C8A481B" w14:textId="77777777" w:rsidTr="00AF1CB7">
        <w:trPr>
          <w:cantSplit/>
          <w:trHeight w:val="567"/>
        </w:trPr>
        <w:tc>
          <w:tcPr>
            <w:tcW w:w="468" w:type="dxa"/>
            <w:vAlign w:val="center"/>
          </w:tcPr>
          <w:p w14:paraId="4A1BDC79" w14:textId="77777777" w:rsidR="00B73E4D" w:rsidRPr="00785DDA" w:rsidRDefault="00B73E4D" w:rsidP="00184BB1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vAlign w:val="center"/>
          </w:tcPr>
          <w:p w14:paraId="29E5EDF1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aanwezigheid en geschiktheid van beschermingsleidingen, met inbegrip van basis- en aanvullende vereffeningsleidingen</w:t>
            </w:r>
          </w:p>
        </w:tc>
        <w:tc>
          <w:tcPr>
            <w:tcW w:w="495" w:type="dxa"/>
          </w:tcPr>
          <w:p w14:paraId="74E6042C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</w:tcPr>
          <w:p w14:paraId="373B1315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18" w:type="dxa"/>
          </w:tcPr>
          <w:p w14:paraId="7057D349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90" w:type="dxa"/>
          </w:tcPr>
          <w:p w14:paraId="74517C5F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751" w:type="dxa"/>
          </w:tcPr>
          <w:p w14:paraId="751D3514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54</w:t>
            </w:r>
          </w:p>
        </w:tc>
      </w:tr>
      <w:tr w:rsidR="00B73E4D" w:rsidRPr="00785DDA" w14:paraId="180F1A7C" w14:textId="77777777" w:rsidTr="00AF1CB7">
        <w:trPr>
          <w:cantSplit/>
          <w:trHeight w:val="567"/>
        </w:trPr>
        <w:tc>
          <w:tcPr>
            <w:tcW w:w="468" w:type="dxa"/>
            <w:vAlign w:val="center"/>
          </w:tcPr>
          <w:p w14:paraId="5FFD4026" w14:textId="77777777" w:rsidR="00B73E4D" w:rsidRPr="00785DDA" w:rsidRDefault="00B73E4D" w:rsidP="00184BB1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vAlign w:val="center"/>
          </w:tcPr>
          <w:p w14:paraId="1192D3E4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 xml:space="preserve">toegankelijkheid voor bediening, identificatie en onderhoud </w:t>
            </w:r>
          </w:p>
        </w:tc>
        <w:tc>
          <w:tcPr>
            <w:tcW w:w="495" w:type="dxa"/>
          </w:tcPr>
          <w:p w14:paraId="48D77C63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</w:tcPr>
          <w:p w14:paraId="0DCBC267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18" w:type="dxa"/>
          </w:tcPr>
          <w:p w14:paraId="5CED9420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90" w:type="dxa"/>
          </w:tcPr>
          <w:p w14:paraId="21587DFF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751" w:type="dxa"/>
          </w:tcPr>
          <w:p w14:paraId="5AE66877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513</w:t>
            </w:r>
          </w:p>
          <w:p w14:paraId="54428C59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514</w:t>
            </w:r>
          </w:p>
        </w:tc>
      </w:tr>
      <w:tr w:rsidR="00B73E4D" w:rsidRPr="00785DDA" w14:paraId="0003A21A" w14:textId="77777777" w:rsidTr="00AF1CB7">
        <w:tc>
          <w:tcPr>
            <w:tcW w:w="9748" w:type="dxa"/>
            <w:gridSpan w:val="7"/>
          </w:tcPr>
          <w:p w14:paraId="1677CCF5" w14:textId="77777777" w:rsidR="00B73E4D" w:rsidRPr="00785DDA" w:rsidRDefault="00B73E4D" w:rsidP="00AF1CB7">
            <w:pPr>
              <w:tabs>
                <w:tab w:val="left" w:pos="720"/>
              </w:tabs>
              <w:spacing w:before="20"/>
              <w:rPr>
                <w:sz w:val="16"/>
                <w:szCs w:val="16"/>
              </w:rPr>
            </w:pPr>
            <w:r w:rsidRPr="00785DDA">
              <w:rPr>
                <w:sz w:val="16"/>
                <w:szCs w:val="16"/>
                <w:vertAlign w:val="superscript"/>
              </w:rPr>
              <w:t>1)</w:t>
            </w:r>
            <w:r w:rsidRPr="00785DDA">
              <w:rPr>
                <w:sz w:val="16"/>
                <w:szCs w:val="16"/>
              </w:rPr>
              <w:t xml:space="preserve"> vul in: </w:t>
            </w:r>
            <w:r w:rsidRPr="00785DDA">
              <w:rPr>
                <w:sz w:val="16"/>
                <w:szCs w:val="16"/>
              </w:rPr>
              <w:tab/>
              <w:t>1 = levensgevaarlijk</w:t>
            </w:r>
          </w:p>
          <w:p w14:paraId="0CFE988A" w14:textId="77777777" w:rsidR="00B73E4D" w:rsidRPr="00785DDA" w:rsidRDefault="00B73E4D" w:rsidP="00AF1CB7">
            <w:pPr>
              <w:tabs>
                <w:tab w:val="left" w:pos="720"/>
              </w:tabs>
              <w:rPr>
                <w:sz w:val="16"/>
                <w:szCs w:val="16"/>
              </w:rPr>
            </w:pPr>
            <w:r w:rsidRPr="00785DDA">
              <w:rPr>
                <w:sz w:val="16"/>
                <w:szCs w:val="16"/>
              </w:rPr>
              <w:tab/>
              <w:t>2 = brandgevaarlijk</w:t>
            </w:r>
          </w:p>
          <w:p w14:paraId="1E2EAF31" w14:textId="77777777" w:rsidR="00B73E4D" w:rsidRPr="00785DDA" w:rsidRDefault="00B73E4D" w:rsidP="00AF1CB7">
            <w:pPr>
              <w:tabs>
                <w:tab w:val="left" w:pos="720"/>
              </w:tabs>
              <w:rPr>
                <w:sz w:val="16"/>
                <w:szCs w:val="16"/>
              </w:rPr>
            </w:pPr>
            <w:r w:rsidRPr="00785DDA">
              <w:rPr>
                <w:sz w:val="16"/>
                <w:szCs w:val="16"/>
              </w:rPr>
              <w:tab/>
              <w:t>3 = niet volgens de norm</w:t>
            </w:r>
          </w:p>
        </w:tc>
      </w:tr>
    </w:tbl>
    <w:p w14:paraId="266E74DF" w14:textId="77777777" w:rsidR="00B73E4D" w:rsidRDefault="00B73E4D" w:rsidP="00B73E4D">
      <w:pPr>
        <w:tabs>
          <w:tab w:val="left" w:pos="180"/>
          <w:tab w:val="left" w:pos="720"/>
        </w:tabs>
        <w:rPr>
          <w:sz w:val="16"/>
          <w:szCs w:val="16"/>
        </w:rPr>
      </w:pPr>
      <w:r w:rsidRPr="00785DDA">
        <w:rPr>
          <w:sz w:val="16"/>
          <w:szCs w:val="16"/>
        </w:rPr>
        <w:tab/>
      </w:r>
      <w:r w:rsidRPr="00785DDA">
        <w:rPr>
          <w:sz w:val="16"/>
          <w:szCs w:val="16"/>
        </w:rPr>
        <w:tab/>
      </w:r>
    </w:p>
    <w:p w14:paraId="7686560B" w14:textId="77777777" w:rsidR="00B73E4D" w:rsidRPr="00785DDA" w:rsidRDefault="00B73E4D" w:rsidP="00B73E4D">
      <w:pPr>
        <w:tabs>
          <w:tab w:val="left" w:pos="180"/>
          <w:tab w:val="left" w:pos="720"/>
        </w:tabs>
      </w:pPr>
      <w:r>
        <w:rPr>
          <w:sz w:val="16"/>
          <w:szCs w:val="16"/>
        </w:rPr>
        <w:br w:type="page"/>
      </w:r>
    </w:p>
    <w:tbl>
      <w:tblPr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9280"/>
      </w:tblGrid>
      <w:tr w:rsidR="00B73E4D" w:rsidRPr="00785DDA" w14:paraId="007457AA" w14:textId="77777777" w:rsidTr="00AF1CB7">
        <w:tc>
          <w:tcPr>
            <w:tcW w:w="9748" w:type="dxa"/>
            <w:gridSpan w:val="2"/>
          </w:tcPr>
          <w:p w14:paraId="1A9FD328" w14:textId="77777777" w:rsidR="00B73E4D" w:rsidRPr="00785DDA" w:rsidRDefault="00B73E4D" w:rsidP="00AF1CB7">
            <w:pPr>
              <w:rPr>
                <w:b/>
                <w:szCs w:val="22"/>
              </w:rPr>
            </w:pPr>
            <w:r w:rsidRPr="00785DDA">
              <w:rPr>
                <w:rFonts w:cs="Arial"/>
                <w:b/>
                <w:bCs/>
                <w:szCs w:val="22"/>
              </w:rPr>
              <w:lastRenderedPageBreak/>
              <w:t>Toelichting controle</w:t>
            </w:r>
          </w:p>
        </w:tc>
      </w:tr>
      <w:tr w:rsidR="00B73E4D" w:rsidRPr="00785DDA" w14:paraId="7744F07D" w14:textId="77777777" w:rsidTr="00AF1CB7">
        <w:trPr>
          <w:trHeight w:val="397"/>
        </w:trPr>
        <w:tc>
          <w:tcPr>
            <w:tcW w:w="468" w:type="dxa"/>
            <w:vAlign w:val="center"/>
          </w:tcPr>
          <w:p w14:paraId="0A53B5BB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9280" w:type="dxa"/>
            <w:vAlign w:val="center"/>
          </w:tcPr>
          <w:p w14:paraId="486F776A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5F7E029A" w14:textId="77777777" w:rsidTr="00AF1CB7">
        <w:trPr>
          <w:trHeight w:val="397"/>
        </w:trPr>
        <w:tc>
          <w:tcPr>
            <w:tcW w:w="468" w:type="dxa"/>
            <w:vAlign w:val="center"/>
          </w:tcPr>
          <w:p w14:paraId="2ACADEE0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9280" w:type="dxa"/>
            <w:vAlign w:val="center"/>
          </w:tcPr>
          <w:p w14:paraId="43D50DC4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74ADCAA0" w14:textId="77777777" w:rsidTr="00AF1CB7">
        <w:trPr>
          <w:trHeight w:val="397"/>
        </w:trPr>
        <w:tc>
          <w:tcPr>
            <w:tcW w:w="468" w:type="dxa"/>
          </w:tcPr>
          <w:p w14:paraId="0036A517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9280" w:type="dxa"/>
          </w:tcPr>
          <w:p w14:paraId="4B682059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4D38E876" w14:textId="77777777" w:rsidTr="00AF1CB7">
        <w:trPr>
          <w:trHeight w:val="397"/>
        </w:trPr>
        <w:tc>
          <w:tcPr>
            <w:tcW w:w="468" w:type="dxa"/>
          </w:tcPr>
          <w:p w14:paraId="4A43519D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9280" w:type="dxa"/>
          </w:tcPr>
          <w:p w14:paraId="139EC6AF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</w:tbl>
    <w:p w14:paraId="1B3ADC3F" w14:textId="77777777" w:rsidR="00B73E4D" w:rsidRPr="00785DDA" w:rsidRDefault="00B73E4D" w:rsidP="00B73E4D">
      <w:pPr>
        <w:tabs>
          <w:tab w:val="left" w:pos="1560"/>
        </w:tabs>
        <w:rPr>
          <w:b/>
        </w:rPr>
      </w:pPr>
      <w:r w:rsidRPr="00785DDA">
        <w:rPr>
          <w:b/>
        </w:rPr>
        <w:br w:type="page"/>
      </w:r>
    </w:p>
    <w:p w14:paraId="3C202D83" w14:textId="77777777" w:rsidR="00B73E4D" w:rsidRPr="00785DDA" w:rsidRDefault="00B73E4D" w:rsidP="00B73E4D">
      <w:pPr>
        <w:tabs>
          <w:tab w:val="left" w:pos="1560"/>
        </w:tabs>
        <w:rPr>
          <w:b/>
        </w:rPr>
      </w:pPr>
    </w:p>
    <w:tbl>
      <w:tblPr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480"/>
        <w:gridCol w:w="495"/>
        <w:gridCol w:w="546"/>
        <w:gridCol w:w="476"/>
        <w:gridCol w:w="463"/>
        <w:gridCol w:w="820"/>
      </w:tblGrid>
      <w:tr w:rsidR="00B73E4D" w:rsidRPr="00785DDA" w14:paraId="4E77F65C" w14:textId="77777777" w:rsidTr="00AF1CB7">
        <w:tc>
          <w:tcPr>
            <w:tcW w:w="9748" w:type="dxa"/>
            <w:gridSpan w:val="7"/>
            <w:tcBorders>
              <w:top w:val="dotted" w:sz="2" w:space="0" w:color="auto"/>
              <w:bottom w:val="dotted" w:sz="2" w:space="0" w:color="auto"/>
            </w:tcBorders>
          </w:tcPr>
          <w:p w14:paraId="397EBF26" w14:textId="77777777" w:rsidR="00B73E4D" w:rsidRPr="00785DDA" w:rsidRDefault="00B73E4D" w:rsidP="00AF1CB7">
            <w:pPr>
              <w:rPr>
                <w:b/>
                <w:szCs w:val="22"/>
              </w:rPr>
            </w:pPr>
            <w:r w:rsidRPr="00785DDA">
              <w:rPr>
                <w:rFonts w:cs="Arial"/>
                <w:b/>
                <w:bCs/>
                <w:szCs w:val="22"/>
              </w:rPr>
              <w:t>Metingen en beproevingen</w:t>
            </w:r>
          </w:p>
        </w:tc>
      </w:tr>
      <w:tr w:rsidR="00B73E4D" w:rsidRPr="00785DDA" w14:paraId="3890875F" w14:textId="77777777" w:rsidTr="00AF1CB7">
        <w:trPr>
          <w:cantSplit/>
          <w:trHeight w:val="1767"/>
        </w:trPr>
        <w:tc>
          <w:tcPr>
            <w:tcW w:w="6948" w:type="dxa"/>
            <w:gridSpan w:val="2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6B33144A" w14:textId="77777777" w:rsidR="00B73E4D" w:rsidRPr="00785DDA" w:rsidRDefault="00B73E4D" w:rsidP="00AF1CB7">
            <w:pPr>
              <w:jc w:val="center"/>
              <w:rPr>
                <w:szCs w:val="22"/>
              </w:rPr>
            </w:pPr>
            <w:r w:rsidRPr="00785DDA">
              <w:rPr>
                <w:szCs w:val="22"/>
              </w:rPr>
              <w:t>inspectieonderdeel</w:t>
            </w:r>
          </w:p>
        </w:tc>
        <w:tc>
          <w:tcPr>
            <w:tcW w:w="4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extDirection w:val="btLr"/>
          </w:tcPr>
          <w:p w14:paraId="219E582A" w14:textId="77777777" w:rsidR="00B73E4D" w:rsidRPr="00785DDA" w:rsidRDefault="00B73E4D" w:rsidP="00AF1CB7">
            <w:pPr>
              <w:ind w:left="113" w:right="113"/>
              <w:rPr>
                <w:szCs w:val="22"/>
              </w:rPr>
            </w:pPr>
            <w:r w:rsidRPr="00785DDA">
              <w:rPr>
                <w:szCs w:val="22"/>
              </w:rPr>
              <w:t>voldoet [</w:t>
            </w:r>
            <w:r w:rsidRPr="00785DDA">
              <w:rPr>
                <w:szCs w:val="22"/>
              </w:rPr>
              <w:sym w:font="Wingdings 2" w:char="F050"/>
            </w:r>
            <w:r w:rsidRPr="00785DDA">
              <w:rPr>
                <w:szCs w:val="22"/>
              </w:rPr>
              <w:t>]</w:t>
            </w:r>
          </w:p>
        </w:tc>
        <w:tc>
          <w:tcPr>
            <w:tcW w:w="5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extDirection w:val="btLr"/>
          </w:tcPr>
          <w:p w14:paraId="52A911B5" w14:textId="77777777" w:rsidR="00B73E4D" w:rsidRPr="00785DDA" w:rsidRDefault="00B73E4D" w:rsidP="00AF1CB7">
            <w:pPr>
              <w:ind w:left="113" w:right="113"/>
              <w:rPr>
                <w:szCs w:val="22"/>
              </w:rPr>
            </w:pPr>
            <w:r w:rsidRPr="00785DDA">
              <w:rPr>
                <w:szCs w:val="22"/>
              </w:rPr>
              <w:t>voldoet niet [</w:t>
            </w:r>
            <w:r w:rsidRPr="00785DDA">
              <w:rPr>
                <w:szCs w:val="22"/>
                <w:vertAlign w:val="superscript"/>
              </w:rPr>
              <w:t>1)</w:t>
            </w:r>
            <w:r w:rsidRPr="00785DDA">
              <w:rPr>
                <w:szCs w:val="22"/>
              </w:rPr>
              <w:t>]</w:t>
            </w:r>
          </w:p>
        </w:tc>
        <w:tc>
          <w:tcPr>
            <w:tcW w:w="47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extDirection w:val="btLr"/>
          </w:tcPr>
          <w:p w14:paraId="3B192D69" w14:textId="77777777" w:rsidR="00B73E4D" w:rsidRPr="00785DDA" w:rsidRDefault="00B73E4D" w:rsidP="00AF1CB7">
            <w:pPr>
              <w:ind w:left="113" w:right="113"/>
              <w:rPr>
                <w:szCs w:val="22"/>
              </w:rPr>
            </w:pPr>
            <w:r w:rsidRPr="00785DDA">
              <w:rPr>
                <w:szCs w:val="22"/>
              </w:rPr>
              <w:t>n.v.t. [</w:t>
            </w:r>
            <w:r w:rsidRPr="00785DDA">
              <w:rPr>
                <w:szCs w:val="22"/>
              </w:rPr>
              <w:sym w:font="Wingdings 2" w:char="F050"/>
            </w:r>
            <w:r w:rsidRPr="00785DDA">
              <w:rPr>
                <w:szCs w:val="22"/>
              </w:rPr>
              <w:t>]</w:t>
            </w:r>
          </w:p>
        </w:tc>
        <w:tc>
          <w:tcPr>
            <w:tcW w:w="46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extDirection w:val="btLr"/>
          </w:tcPr>
          <w:p w14:paraId="4FEFFB1F" w14:textId="77777777" w:rsidR="00B73E4D" w:rsidRPr="00785DDA" w:rsidRDefault="00B73E4D" w:rsidP="00AF1CB7">
            <w:pPr>
              <w:ind w:left="113" w:right="113"/>
              <w:rPr>
                <w:szCs w:val="22"/>
              </w:rPr>
            </w:pPr>
            <w:r w:rsidRPr="00785DDA">
              <w:rPr>
                <w:szCs w:val="22"/>
              </w:rPr>
              <w:t>toelichting [#]</w:t>
            </w:r>
          </w:p>
        </w:tc>
        <w:tc>
          <w:tcPr>
            <w:tcW w:w="8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extDirection w:val="btLr"/>
          </w:tcPr>
          <w:p w14:paraId="4481B645" w14:textId="77777777" w:rsidR="00B73E4D" w:rsidRPr="00785DDA" w:rsidRDefault="00B73E4D" w:rsidP="00AF1CB7">
            <w:pPr>
              <w:ind w:left="113" w:right="113"/>
              <w:rPr>
                <w:szCs w:val="22"/>
              </w:rPr>
            </w:pPr>
            <w:r w:rsidRPr="00785DDA">
              <w:rPr>
                <w:szCs w:val="22"/>
              </w:rPr>
              <w:t xml:space="preserve">verwijzing </w:t>
            </w:r>
          </w:p>
          <w:p w14:paraId="3F3A3F05" w14:textId="77777777" w:rsidR="00B73E4D" w:rsidRPr="00785DDA" w:rsidRDefault="00B73E4D" w:rsidP="00AF1CB7">
            <w:pPr>
              <w:ind w:left="113" w:right="113"/>
              <w:rPr>
                <w:szCs w:val="22"/>
              </w:rPr>
            </w:pPr>
            <w:r w:rsidRPr="00785DDA">
              <w:rPr>
                <w:szCs w:val="22"/>
              </w:rPr>
              <w:t>NEN 1010</w:t>
            </w:r>
          </w:p>
        </w:tc>
      </w:tr>
      <w:tr w:rsidR="00B73E4D" w:rsidRPr="00785DDA" w14:paraId="3463473F" w14:textId="77777777" w:rsidTr="00AF1CB7">
        <w:trPr>
          <w:cantSplit/>
          <w:trHeight w:val="567"/>
        </w:trPr>
        <w:tc>
          <w:tcPr>
            <w:tcW w:w="468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1BA61836" w14:textId="77777777" w:rsidR="00B73E4D" w:rsidRPr="00785DDA" w:rsidRDefault="00B73E4D" w:rsidP="00184BB1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4DFB9B25" w14:textId="77777777" w:rsidR="00B73E4D" w:rsidRPr="00785DDA" w:rsidRDefault="00B73E4D" w:rsidP="00AF1CB7">
            <w:pPr>
              <w:tabs>
                <w:tab w:val="left" w:pos="360"/>
              </w:tabs>
              <w:spacing w:after="100" w:afterAutospacing="1" w:line="270" w:lineRule="exact"/>
              <w:rPr>
                <w:rFonts w:cs="Arial"/>
                <w:szCs w:val="22"/>
              </w:rPr>
            </w:pPr>
            <w:r w:rsidRPr="00785DDA">
              <w:rPr>
                <w:rFonts w:cs="Arial"/>
                <w:szCs w:val="22"/>
              </w:rPr>
              <w:t>het ononderbroken zijn van geleiders</w:t>
            </w:r>
          </w:p>
        </w:tc>
        <w:tc>
          <w:tcPr>
            <w:tcW w:w="4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87BB7E0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D49F99F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7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9FA1C29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6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B170ABC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8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</w:tcPr>
          <w:p w14:paraId="3E03D731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61.3.2</w:t>
            </w:r>
          </w:p>
        </w:tc>
      </w:tr>
      <w:tr w:rsidR="00B73E4D" w:rsidRPr="00785DDA" w14:paraId="500BB61F" w14:textId="77777777" w:rsidTr="00AF1CB7">
        <w:trPr>
          <w:cantSplit/>
          <w:trHeight w:val="567"/>
        </w:trPr>
        <w:tc>
          <w:tcPr>
            <w:tcW w:w="468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5FB10A8F" w14:textId="77777777" w:rsidR="00B73E4D" w:rsidRPr="00785DDA" w:rsidRDefault="00B73E4D" w:rsidP="00184BB1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25EF0583" w14:textId="77777777" w:rsidR="00B73E4D" w:rsidRPr="00785DDA" w:rsidRDefault="00B73E4D" w:rsidP="00AF1CB7">
            <w:pPr>
              <w:tabs>
                <w:tab w:val="left" w:pos="360"/>
              </w:tabs>
              <w:spacing w:after="100" w:afterAutospacing="1" w:line="270" w:lineRule="exact"/>
              <w:rPr>
                <w:rFonts w:cs="Arial"/>
                <w:szCs w:val="22"/>
              </w:rPr>
            </w:pPr>
            <w:r w:rsidRPr="00785DDA">
              <w:rPr>
                <w:rFonts w:cs="Arial"/>
                <w:szCs w:val="22"/>
              </w:rPr>
              <w:t>isolatieweerstand van de elektrische installatie</w:t>
            </w:r>
          </w:p>
        </w:tc>
        <w:tc>
          <w:tcPr>
            <w:tcW w:w="4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DB34C34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27F4A05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7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8478792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6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B28B924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8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</w:tcPr>
          <w:p w14:paraId="44537065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61.3.3</w:t>
            </w:r>
          </w:p>
        </w:tc>
      </w:tr>
      <w:tr w:rsidR="00B73E4D" w:rsidRPr="00785DDA" w14:paraId="09162EFD" w14:textId="77777777" w:rsidTr="00AF1CB7">
        <w:trPr>
          <w:cantSplit/>
          <w:trHeight w:val="567"/>
        </w:trPr>
        <w:tc>
          <w:tcPr>
            <w:tcW w:w="468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6C569E86" w14:textId="77777777" w:rsidR="00B73E4D" w:rsidRPr="00785DDA" w:rsidRDefault="00B73E4D" w:rsidP="00184BB1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520C5DA9" w14:textId="77777777" w:rsidR="00B73E4D" w:rsidRPr="00785DDA" w:rsidRDefault="00B73E4D" w:rsidP="00AF1CB7">
            <w:pPr>
              <w:tabs>
                <w:tab w:val="left" w:pos="360"/>
              </w:tabs>
              <w:spacing w:after="100" w:afterAutospacing="1" w:line="270" w:lineRule="exact"/>
              <w:rPr>
                <w:rFonts w:cs="Arial"/>
                <w:szCs w:val="22"/>
              </w:rPr>
            </w:pPr>
            <w:r w:rsidRPr="00785DDA">
              <w:rPr>
                <w:rFonts w:cs="Arial"/>
                <w:szCs w:val="22"/>
              </w:rPr>
              <w:t>bescherming door scheiding van stroomketens bij toepassing van SELV-ketens, PELV-ketens of elektrische scheiding</w:t>
            </w:r>
          </w:p>
        </w:tc>
        <w:tc>
          <w:tcPr>
            <w:tcW w:w="4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F71F449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1B570D6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7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8B66CD3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6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979C581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8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</w:tcPr>
          <w:p w14:paraId="1F9A9A17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61.3.4</w:t>
            </w:r>
          </w:p>
        </w:tc>
      </w:tr>
      <w:tr w:rsidR="00B73E4D" w:rsidRPr="00785DDA" w14:paraId="4539D8E9" w14:textId="77777777" w:rsidTr="00AF1CB7">
        <w:trPr>
          <w:cantSplit/>
          <w:trHeight w:val="567"/>
        </w:trPr>
        <w:tc>
          <w:tcPr>
            <w:tcW w:w="468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33155017" w14:textId="77777777" w:rsidR="00B73E4D" w:rsidRPr="00785DDA" w:rsidRDefault="00B73E4D" w:rsidP="00184BB1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53AE5453" w14:textId="77777777" w:rsidR="00B73E4D" w:rsidRPr="00785DDA" w:rsidRDefault="00B73E4D" w:rsidP="00AF1CB7">
            <w:pPr>
              <w:tabs>
                <w:tab w:val="left" w:pos="360"/>
              </w:tabs>
              <w:spacing w:after="100" w:afterAutospacing="1" w:line="270" w:lineRule="exact"/>
              <w:rPr>
                <w:rFonts w:cs="Arial"/>
                <w:szCs w:val="22"/>
              </w:rPr>
            </w:pPr>
            <w:r w:rsidRPr="00785DDA">
              <w:rPr>
                <w:rFonts w:cs="Arial"/>
                <w:szCs w:val="22"/>
              </w:rPr>
              <w:t xml:space="preserve">isolatieweerstand van vloeren en wanden </w:t>
            </w:r>
          </w:p>
        </w:tc>
        <w:tc>
          <w:tcPr>
            <w:tcW w:w="4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1E5E96A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C386B9D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7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B85334A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6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00D5BC6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8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</w:tcPr>
          <w:p w14:paraId="0B86961F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61.3.5</w:t>
            </w:r>
          </w:p>
        </w:tc>
      </w:tr>
      <w:tr w:rsidR="00B73E4D" w:rsidRPr="00785DDA" w14:paraId="11D5516E" w14:textId="77777777" w:rsidTr="00AF1CB7">
        <w:trPr>
          <w:cantSplit/>
          <w:trHeight w:val="567"/>
        </w:trPr>
        <w:tc>
          <w:tcPr>
            <w:tcW w:w="468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57433E95" w14:textId="77777777" w:rsidR="00B73E4D" w:rsidRPr="00785DDA" w:rsidRDefault="00B73E4D" w:rsidP="00184BB1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49C4AF19" w14:textId="77777777" w:rsidR="00B73E4D" w:rsidRPr="00785DDA" w:rsidRDefault="00B73E4D" w:rsidP="00AF1CB7">
            <w:pPr>
              <w:tabs>
                <w:tab w:val="left" w:pos="360"/>
              </w:tabs>
              <w:spacing w:after="100" w:afterAutospacing="1" w:line="270" w:lineRule="exact"/>
              <w:rPr>
                <w:rFonts w:cs="Arial"/>
                <w:szCs w:val="22"/>
              </w:rPr>
            </w:pPr>
            <w:r w:rsidRPr="00785DDA">
              <w:rPr>
                <w:rFonts w:cs="Arial"/>
                <w:szCs w:val="22"/>
              </w:rPr>
              <w:t>automatische uitschakeling van de voeding</w:t>
            </w:r>
          </w:p>
        </w:tc>
        <w:tc>
          <w:tcPr>
            <w:tcW w:w="4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97E2B2D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84B0FB4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7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2A62244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6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A7D552F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8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</w:tcPr>
          <w:p w14:paraId="0539B4AF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61.3.6</w:t>
            </w:r>
          </w:p>
        </w:tc>
      </w:tr>
      <w:tr w:rsidR="00B73E4D" w:rsidRPr="00785DDA" w14:paraId="5BEB3296" w14:textId="77777777" w:rsidTr="00AF1CB7">
        <w:trPr>
          <w:cantSplit/>
          <w:trHeight w:val="567"/>
        </w:trPr>
        <w:tc>
          <w:tcPr>
            <w:tcW w:w="468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3FA190C0" w14:textId="77777777" w:rsidR="00B73E4D" w:rsidRPr="00785DDA" w:rsidRDefault="00B73E4D" w:rsidP="00184BB1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343ADA89" w14:textId="77777777" w:rsidR="00B73E4D" w:rsidRPr="00785DDA" w:rsidRDefault="00B73E4D" w:rsidP="00AF1CB7">
            <w:pPr>
              <w:tabs>
                <w:tab w:val="left" w:pos="360"/>
              </w:tabs>
              <w:spacing w:after="100" w:afterAutospacing="1" w:line="270" w:lineRule="exact"/>
              <w:rPr>
                <w:rFonts w:cs="Arial"/>
                <w:szCs w:val="22"/>
              </w:rPr>
            </w:pPr>
            <w:r w:rsidRPr="00785DDA">
              <w:rPr>
                <w:rFonts w:cs="Arial"/>
                <w:szCs w:val="22"/>
              </w:rPr>
              <w:t xml:space="preserve">aanvullende bescherming </w:t>
            </w:r>
          </w:p>
        </w:tc>
        <w:tc>
          <w:tcPr>
            <w:tcW w:w="4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0DE89DE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45BEA29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7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532D892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6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AAB434A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8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</w:tcPr>
          <w:p w14:paraId="37413717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61.3.7</w:t>
            </w:r>
          </w:p>
        </w:tc>
      </w:tr>
      <w:tr w:rsidR="00B73E4D" w:rsidRPr="00785DDA" w14:paraId="63ABE08A" w14:textId="77777777" w:rsidTr="00AF1CB7">
        <w:trPr>
          <w:cantSplit/>
          <w:trHeight w:val="567"/>
        </w:trPr>
        <w:tc>
          <w:tcPr>
            <w:tcW w:w="468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69009E66" w14:textId="77777777" w:rsidR="00B73E4D" w:rsidRPr="00785DDA" w:rsidRDefault="00B73E4D" w:rsidP="00184BB1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57C99D33" w14:textId="77777777" w:rsidR="00B73E4D" w:rsidRPr="00785DDA" w:rsidRDefault="00B73E4D" w:rsidP="00AF1CB7">
            <w:pPr>
              <w:tabs>
                <w:tab w:val="left" w:pos="360"/>
              </w:tabs>
              <w:spacing w:after="100" w:afterAutospacing="1" w:line="270" w:lineRule="exact"/>
              <w:rPr>
                <w:rFonts w:cs="Arial"/>
                <w:szCs w:val="22"/>
              </w:rPr>
            </w:pPr>
            <w:r w:rsidRPr="00785DDA">
              <w:rPr>
                <w:rFonts w:cs="Arial"/>
                <w:szCs w:val="22"/>
              </w:rPr>
              <w:t xml:space="preserve">bepaling van de polariteit </w:t>
            </w:r>
          </w:p>
        </w:tc>
        <w:tc>
          <w:tcPr>
            <w:tcW w:w="4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CA087D0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587320B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7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E97B707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6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D5531A6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8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</w:tcPr>
          <w:p w14:paraId="785EB0A7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61.3.8</w:t>
            </w:r>
          </w:p>
        </w:tc>
      </w:tr>
      <w:tr w:rsidR="00B73E4D" w:rsidRPr="00785DDA" w14:paraId="78F05BD6" w14:textId="77777777" w:rsidTr="00AF1CB7">
        <w:trPr>
          <w:cantSplit/>
          <w:trHeight w:val="567"/>
        </w:trPr>
        <w:tc>
          <w:tcPr>
            <w:tcW w:w="468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53D2014C" w14:textId="77777777" w:rsidR="00B73E4D" w:rsidRPr="00785DDA" w:rsidRDefault="00B73E4D" w:rsidP="00184BB1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3A88A16B" w14:textId="77777777" w:rsidR="00B73E4D" w:rsidRPr="00785DDA" w:rsidRDefault="00B73E4D" w:rsidP="00AF1CB7">
            <w:pPr>
              <w:tabs>
                <w:tab w:val="left" w:pos="360"/>
              </w:tabs>
              <w:spacing w:after="100" w:afterAutospacing="1" w:line="270" w:lineRule="exact"/>
              <w:rPr>
                <w:rFonts w:cs="Arial"/>
                <w:szCs w:val="22"/>
              </w:rPr>
            </w:pPr>
            <w:r w:rsidRPr="00785DDA">
              <w:rPr>
                <w:rFonts w:cs="Arial"/>
                <w:szCs w:val="22"/>
              </w:rPr>
              <w:t xml:space="preserve">controle op de fasevolgorde </w:t>
            </w:r>
          </w:p>
        </w:tc>
        <w:tc>
          <w:tcPr>
            <w:tcW w:w="4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6A5536C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F7E3000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7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7043AB5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6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84CE8E7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8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</w:tcPr>
          <w:p w14:paraId="598FB3C4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61.3.9</w:t>
            </w:r>
          </w:p>
        </w:tc>
      </w:tr>
      <w:tr w:rsidR="00B73E4D" w:rsidRPr="00785DDA" w14:paraId="19016AB2" w14:textId="77777777" w:rsidTr="00AF1CB7">
        <w:trPr>
          <w:cantSplit/>
          <w:trHeight w:val="567"/>
        </w:trPr>
        <w:tc>
          <w:tcPr>
            <w:tcW w:w="468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380027B0" w14:textId="77777777" w:rsidR="00B73E4D" w:rsidRPr="00785DDA" w:rsidRDefault="00B73E4D" w:rsidP="00184BB1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78FF6A05" w14:textId="77777777" w:rsidR="00B73E4D" w:rsidRPr="00785DDA" w:rsidRDefault="00B73E4D" w:rsidP="00AF1CB7">
            <w:pPr>
              <w:tabs>
                <w:tab w:val="left" w:pos="360"/>
              </w:tabs>
              <w:spacing w:after="100" w:afterAutospacing="1" w:line="270" w:lineRule="exact"/>
              <w:rPr>
                <w:rFonts w:cs="Arial"/>
                <w:szCs w:val="22"/>
              </w:rPr>
            </w:pPr>
            <w:r w:rsidRPr="00785DDA">
              <w:rPr>
                <w:rFonts w:cs="Arial"/>
                <w:szCs w:val="22"/>
              </w:rPr>
              <w:t xml:space="preserve">functionele en operationele beproevingen </w:t>
            </w:r>
          </w:p>
        </w:tc>
        <w:tc>
          <w:tcPr>
            <w:tcW w:w="4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9932EE9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E7B8C78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7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4C899C2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6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EBF69DE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8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</w:tcPr>
          <w:p w14:paraId="304D1A94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61.3.10</w:t>
            </w:r>
          </w:p>
        </w:tc>
      </w:tr>
      <w:tr w:rsidR="00B73E4D" w:rsidRPr="00785DDA" w14:paraId="023F6524" w14:textId="77777777" w:rsidTr="00AF1CB7">
        <w:trPr>
          <w:cantSplit/>
          <w:trHeight w:val="567"/>
        </w:trPr>
        <w:tc>
          <w:tcPr>
            <w:tcW w:w="468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6666FAB7" w14:textId="77777777" w:rsidR="00B73E4D" w:rsidRPr="00785DDA" w:rsidRDefault="00B73E4D" w:rsidP="00184BB1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ind w:left="357" w:hanging="357"/>
              <w:textAlignment w:val="auto"/>
              <w:rPr>
                <w:szCs w:val="22"/>
              </w:rPr>
            </w:pPr>
          </w:p>
        </w:tc>
        <w:tc>
          <w:tcPr>
            <w:tcW w:w="648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17AD2655" w14:textId="77777777" w:rsidR="00B73E4D" w:rsidRPr="00785DDA" w:rsidRDefault="00B73E4D" w:rsidP="00AF1CB7">
            <w:pPr>
              <w:tabs>
                <w:tab w:val="left" w:pos="360"/>
              </w:tabs>
              <w:spacing w:after="100" w:afterAutospacing="1" w:line="270" w:lineRule="exact"/>
              <w:rPr>
                <w:rFonts w:cs="Arial"/>
                <w:szCs w:val="22"/>
              </w:rPr>
            </w:pPr>
            <w:r w:rsidRPr="00785DDA">
              <w:rPr>
                <w:rFonts w:cs="Arial"/>
                <w:szCs w:val="22"/>
              </w:rPr>
              <w:t>spanningsverlies</w:t>
            </w:r>
          </w:p>
        </w:tc>
        <w:tc>
          <w:tcPr>
            <w:tcW w:w="49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8A45B46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54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44E88D1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7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3E35B1E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46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42B79A5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8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</w:tcPr>
          <w:p w14:paraId="22E6906D" w14:textId="77777777" w:rsidR="00B73E4D" w:rsidRPr="00785DDA" w:rsidRDefault="00B73E4D" w:rsidP="00AF1CB7">
            <w:pPr>
              <w:rPr>
                <w:szCs w:val="22"/>
              </w:rPr>
            </w:pPr>
            <w:r w:rsidRPr="00785DDA">
              <w:rPr>
                <w:szCs w:val="22"/>
              </w:rPr>
              <w:t>61.3.11</w:t>
            </w:r>
          </w:p>
        </w:tc>
      </w:tr>
      <w:tr w:rsidR="00B73E4D" w:rsidRPr="00785DDA" w14:paraId="155C96EB" w14:textId="77777777" w:rsidTr="00AF1CB7">
        <w:tc>
          <w:tcPr>
            <w:tcW w:w="9748" w:type="dxa"/>
            <w:gridSpan w:val="7"/>
            <w:tcBorders>
              <w:top w:val="dotted" w:sz="2" w:space="0" w:color="auto"/>
              <w:bottom w:val="dotted" w:sz="2" w:space="0" w:color="auto"/>
            </w:tcBorders>
          </w:tcPr>
          <w:p w14:paraId="5517CAC0" w14:textId="77777777" w:rsidR="00B73E4D" w:rsidRPr="00785DDA" w:rsidRDefault="00B73E4D" w:rsidP="00AF1CB7">
            <w:pPr>
              <w:tabs>
                <w:tab w:val="left" w:pos="720"/>
              </w:tabs>
              <w:spacing w:before="20"/>
              <w:rPr>
                <w:sz w:val="16"/>
                <w:szCs w:val="16"/>
              </w:rPr>
            </w:pPr>
            <w:r w:rsidRPr="00785DDA">
              <w:rPr>
                <w:sz w:val="16"/>
                <w:szCs w:val="16"/>
                <w:vertAlign w:val="superscript"/>
              </w:rPr>
              <w:t>1)</w:t>
            </w:r>
            <w:r w:rsidRPr="00785DDA">
              <w:rPr>
                <w:sz w:val="16"/>
                <w:szCs w:val="16"/>
              </w:rPr>
              <w:t xml:space="preserve"> vul in: </w:t>
            </w:r>
            <w:r w:rsidRPr="00785DDA">
              <w:rPr>
                <w:sz w:val="16"/>
                <w:szCs w:val="16"/>
              </w:rPr>
              <w:tab/>
              <w:t>1 = levensgevaarlijk</w:t>
            </w:r>
          </w:p>
          <w:p w14:paraId="0CCA1C32" w14:textId="77777777" w:rsidR="00B73E4D" w:rsidRPr="00785DDA" w:rsidRDefault="00B73E4D" w:rsidP="00AF1CB7">
            <w:pPr>
              <w:tabs>
                <w:tab w:val="left" w:pos="720"/>
              </w:tabs>
              <w:rPr>
                <w:sz w:val="16"/>
                <w:szCs w:val="16"/>
              </w:rPr>
            </w:pPr>
            <w:r w:rsidRPr="00785DDA">
              <w:rPr>
                <w:sz w:val="16"/>
                <w:szCs w:val="16"/>
              </w:rPr>
              <w:tab/>
              <w:t>2 = brandgevaarlijk</w:t>
            </w:r>
          </w:p>
          <w:p w14:paraId="40A8589F" w14:textId="77777777" w:rsidR="00B73E4D" w:rsidRPr="00785DDA" w:rsidRDefault="00B73E4D" w:rsidP="00AF1CB7">
            <w:pPr>
              <w:tabs>
                <w:tab w:val="left" w:pos="720"/>
              </w:tabs>
              <w:rPr>
                <w:sz w:val="16"/>
                <w:szCs w:val="16"/>
              </w:rPr>
            </w:pPr>
            <w:r w:rsidRPr="00785DDA">
              <w:rPr>
                <w:sz w:val="16"/>
                <w:szCs w:val="16"/>
              </w:rPr>
              <w:tab/>
              <w:t>3 = niet volgens de norm</w:t>
            </w:r>
          </w:p>
        </w:tc>
      </w:tr>
    </w:tbl>
    <w:p w14:paraId="1C166FF8" w14:textId="77777777" w:rsidR="00B73E4D" w:rsidRPr="00785DDA" w:rsidRDefault="00B73E4D" w:rsidP="00B73E4D">
      <w:pPr>
        <w:tabs>
          <w:tab w:val="left" w:pos="180"/>
          <w:tab w:val="left" w:pos="720"/>
        </w:tabs>
        <w:rPr>
          <w:szCs w:val="22"/>
        </w:rPr>
      </w:pPr>
      <w:r w:rsidRPr="00785DDA">
        <w:rPr>
          <w:szCs w:val="22"/>
        </w:rPr>
        <w:tab/>
      </w:r>
      <w:r w:rsidRPr="00785DDA">
        <w:rPr>
          <w:szCs w:val="22"/>
        </w:rPr>
        <w:tab/>
      </w:r>
    </w:p>
    <w:tbl>
      <w:tblPr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9280"/>
      </w:tblGrid>
      <w:tr w:rsidR="00B73E4D" w:rsidRPr="00785DDA" w14:paraId="51DD5FDD" w14:textId="77777777" w:rsidTr="00AF1CB7">
        <w:tc>
          <w:tcPr>
            <w:tcW w:w="9748" w:type="dxa"/>
            <w:gridSpan w:val="2"/>
          </w:tcPr>
          <w:p w14:paraId="23D23238" w14:textId="77777777" w:rsidR="00B73E4D" w:rsidRPr="00785DDA" w:rsidRDefault="00B73E4D" w:rsidP="00AF1CB7">
            <w:pPr>
              <w:rPr>
                <w:b/>
                <w:szCs w:val="22"/>
              </w:rPr>
            </w:pPr>
            <w:r w:rsidRPr="00785DDA">
              <w:rPr>
                <w:rFonts w:cs="Arial"/>
                <w:b/>
                <w:bCs/>
                <w:szCs w:val="22"/>
              </w:rPr>
              <w:t>Toelichting metingen en beproevingen</w:t>
            </w:r>
          </w:p>
        </w:tc>
      </w:tr>
      <w:tr w:rsidR="00B73E4D" w:rsidRPr="00785DDA" w14:paraId="0D8B3604" w14:textId="77777777" w:rsidTr="00AF1CB7">
        <w:trPr>
          <w:trHeight w:val="397"/>
        </w:trPr>
        <w:tc>
          <w:tcPr>
            <w:tcW w:w="468" w:type="dxa"/>
            <w:vAlign w:val="center"/>
          </w:tcPr>
          <w:p w14:paraId="34B3931A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9280" w:type="dxa"/>
            <w:vAlign w:val="center"/>
          </w:tcPr>
          <w:p w14:paraId="681F22E9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458413B1" w14:textId="77777777" w:rsidTr="00AF1CB7">
        <w:trPr>
          <w:trHeight w:val="397"/>
        </w:trPr>
        <w:tc>
          <w:tcPr>
            <w:tcW w:w="468" w:type="dxa"/>
            <w:vAlign w:val="center"/>
          </w:tcPr>
          <w:p w14:paraId="30A3E41D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9280" w:type="dxa"/>
            <w:vAlign w:val="center"/>
          </w:tcPr>
          <w:p w14:paraId="1A72E9E7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250D72DB" w14:textId="77777777" w:rsidTr="00AF1CB7">
        <w:trPr>
          <w:trHeight w:val="397"/>
        </w:trPr>
        <w:tc>
          <w:tcPr>
            <w:tcW w:w="468" w:type="dxa"/>
          </w:tcPr>
          <w:p w14:paraId="76F43FCB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9280" w:type="dxa"/>
          </w:tcPr>
          <w:p w14:paraId="13404E6D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2912A481" w14:textId="77777777" w:rsidTr="00AF1CB7">
        <w:trPr>
          <w:trHeight w:val="397"/>
        </w:trPr>
        <w:tc>
          <w:tcPr>
            <w:tcW w:w="468" w:type="dxa"/>
          </w:tcPr>
          <w:p w14:paraId="0FFC0B6F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9280" w:type="dxa"/>
          </w:tcPr>
          <w:p w14:paraId="534F6CED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1DA5E9E1" w14:textId="77777777" w:rsidTr="00AF1CB7">
        <w:trPr>
          <w:trHeight w:val="397"/>
        </w:trPr>
        <w:tc>
          <w:tcPr>
            <w:tcW w:w="468" w:type="dxa"/>
          </w:tcPr>
          <w:p w14:paraId="4B3DABA0" w14:textId="77777777" w:rsidR="00B73E4D" w:rsidRPr="00785DDA" w:rsidRDefault="00B73E4D" w:rsidP="00AF1CB7">
            <w:pPr>
              <w:rPr>
                <w:szCs w:val="22"/>
              </w:rPr>
            </w:pPr>
          </w:p>
        </w:tc>
        <w:tc>
          <w:tcPr>
            <w:tcW w:w="9280" w:type="dxa"/>
          </w:tcPr>
          <w:p w14:paraId="17EDECE6" w14:textId="77777777" w:rsidR="00B73E4D" w:rsidRPr="00785DDA" w:rsidRDefault="00B73E4D" w:rsidP="00AF1CB7">
            <w:pPr>
              <w:rPr>
                <w:szCs w:val="22"/>
              </w:rPr>
            </w:pPr>
          </w:p>
        </w:tc>
      </w:tr>
      <w:tr w:rsidR="00B73E4D" w:rsidRPr="00785DDA" w14:paraId="4FD4E676" w14:textId="77777777" w:rsidTr="00AF1CB7">
        <w:trPr>
          <w:trHeight w:val="397"/>
        </w:trPr>
        <w:tc>
          <w:tcPr>
            <w:tcW w:w="468" w:type="dxa"/>
          </w:tcPr>
          <w:p w14:paraId="010A2AAB" w14:textId="77777777" w:rsidR="00B73E4D" w:rsidRPr="00785DDA" w:rsidRDefault="00B73E4D" w:rsidP="00AF1CB7"/>
        </w:tc>
        <w:tc>
          <w:tcPr>
            <w:tcW w:w="9280" w:type="dxa"/>
          </w:tcPr>
          <w:p w14:paraId="7E1391FF" w14:textId="77777777" w:rsidR="00B73E4D" w:rsidRPr="00785DDA" w:rsidRDefault="00B73E4D" w:rsidP="00AF1CB7">
            <w:pPr>
              <w:rPr>
                <w:sz w:val="20"/>
              </w:rPr>
            </w:pPr>
          </w:p>
        </w:tc>
      </w:tr>
    </w:tbl>
    <w:p w14:paraId="359A27CA" w14:textId="77777777" w:rsidR="00B73E4D" w:rsidRPr="00785DDA" w:rsidRDefault="00B73E4D" w:rsidP="00B73E4D">
      <w:pPr>
        <w:tabs>
          <w:tab w:val="left" w:pos="1560"/>
        </w:tabs>
        <w:rPr>
          <w:b/>
        </w:rPr>
      </w:pPr>
      <w:r w:rsidRPr="00785DDA">
        <w:rPr>
          <w:sz w:val="16"/>
          <w:szCs w:val="16"/>
        </w:rPr>
        <w:tab/>
      </w:r>
      <w:r w:rsidRPr="00785DDA">
        <w:rPr>
          <w:sz w:val="16"/>
          <w:szCs w:val="16"/>
        </w:rPr>
        <w:tab/>
      </w:r>
    </w:p>
    <w:p w14:paraId="75F551F0" w14:textId="77777777" w:rsidR="00B73E4D" w:rsidRPr="00785DDA" w:rsidRDefault="00B73E4D" w:rsidP="00B73E4D">
      <w:pPr>
        <w:tabs>
          <w:tab w:val="left" w:pos="1560"/>
        </w:tabs>
        <w:sectPr w:rsidR="00B73E4D" w:rsidRPr="00785DDA" w:rsidSect="00E96B87">
          <w:footerReference w:type="default" r:id="rId16"/>
          <w:type w:val="continuous"/>
          <w:pgSz w:w="11906" w:h="16838" w:code="9"/>
          <w:pgMar w:top="1985" w:right="1418" w:bottom="1418" w:left="1418" w:header="709" w:footer="709" w:gutter="0"/>
          <w:cols w:space="708"/>
          <w:docGrid w:linePitch="360"/>
        </w:sectPr>
      </w:pPr>
    </w:p>
    <w:p w14:paraId="5F55510F" w14:textId="77777777" w:rsidR="00B73E4D" w:rsidRPr="00785DDA" w:rsidRDefault="00B73E4D" w:rsidP="00B73E4D">
      <w:pPr>
        <w:spacing w:before="20"/>
        <w:jc w:val="center"/>
        <w:rPr>
          <w:rFonts w:cs="Arial"/>
          <w:sz w:val="14"/>
          <w:szCs w:val="14"/>
        </w:rPr>
      </w:pPr>
    </w:p>
    <w:tbl>
      <w:tblPr>
        <w:tblW w:w="15841" w:type="dxa"/>
        <w:tblInd w:w="-1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1107"/>
        <w:gridCol w:w="678"/>
        <w:gridCol w:w="166"/>
        <w:gridCol w:w="1020"/>
        <w:gridCol w:w="349"/>
        <w:gridCol w:w="349"/>
        <w:gridCol w:w="623"/>
        <w:gridCol w:w="245"/>
        <w:gridCol w:w="403"/>
        <w:gridCol w:w="14"/>
        <w:gridCol w:w="627"/>
        <w:gridCol w:w="602"/>
        <w:gridCol w:w="611"/>
        <w:gridCol w:w="11"/>
        <w:gridCol w:w="572"/>
        <w:gridCol w:w="537"/>
        <w:gridCol w:w="537"/>
        <w:gridCol w:w="8"/>
        <w:gridCol w:w="516"/>
        <w:gridCol w:w="35"/>
        <w:gridCol w:w="442"/>
        <w:gridCol w:w="53"/>
        <w:gridCol w:w="579"/>
        <w:gridCol w:w="344"/>
        <w:gridCol w:w="41"/>
        <w:gridCol w:w="133"/>
        <w:gridCol w:w="14"/>
        <w:gridCol w:w="518"/>
        <w:gridCol w:w="503"/>
        <w:gridCol w:w="14"/>
        <w:gridCol w:w="93"/>
        <w:gridCol w:w="467"/>
        <w:gridCol w:w="658"/>
        <w:gridCol w:w="686"/>
        <w:gridCol w:w="1711"/>
      </w:tblGrid>
      <w:tr w:rsidR="00B73E4D" w:rsidRPr="00785DDA" w14:paraId="72A65B77" w14:textId="77777777" w:rsidTr="00184BB1">
        <w:trPr>
          <w:trHeight w:val="340"/>
        </w:trPr>
        <w:tc>
          <w:tcPr>
            <w:tcW w:w="15841" w:type="dxa"/>
            <w:gridSpan w:val="36"/>
            <w:vAlign w:val="center"/>
          </w:tcPr>
          <w:p w14:paraId="67138370" w14:textId="77777777" w:rsidR="00B73E4D" w:rsidRPr="00785DDA" w:rsidRDefault="00B73E4D" w:rsidP="00AF1CB7">
            <w:pPr>
              <w:spacing w:before="20"/>
              <w:ind w:left="166"/>
              <w:jc w:val="center"/>
              <w:rPr>
                <w:rFonts w:cs="Arial"/>
                <w:sz w:val="16"/>
                <w:szCs w:val="16"/>
              </w:rPr>
            </w:pPr>
            <w:r w:rsidRPr="00785DDA">
              <w:rPr>
                <w:rFonts w:cs="Arial"/>
                <w:sz w:val="16"/>
                <w:szCs w:val="16"/>
              </w:rPr>
              <w:t>Kenmerken van de schakel- en verdeelinrichting</w:t>
            </w:r>
          </w:p>
        </w:tc>
      </w:tr>
      <w:tr w:rsidR="00B73E4D" w:rsidRPr="00785DDA" w14:paraId="6074FAD4" w14:textId="77777777" w:rsidTr="00184BB1">
        <w:trPr>
          <w:trHeight w:val="340"/>
        </w:trPr>
        <w:tc>
          <w:tcPr>
            <w:tcW w:w="3895" w:type="dxa"/>
            <w:gridSpan w:val="6"/>
            <w:vAlign w:val="center"/>
          </w:tcPr>
          <w:p w14:paraId="730FE721" w14:textId="77777777" w:rsidR="00B73E4D" w:rsidRPr="00785DDA" w:rsidRDefault="00B73E4D" w:rsidP="00AF1CB7">
            <w:pPr>
              <w:spacing w:before="20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Beschrijving:</w:t>
            </w:r>
          </w:p>
        </w:tc>
        <w:tc>
          <w:tcPr>
            <w:tcW w:w="3474" w:type="dxa"/>
            <w:gridSpan w:val="8"/>
            <w:vAlign w:val="center"/>
          </w:tcPr>
          <w:p w14:paraId="4422C36A" w14:textId="77777777" w:rsidR="00B73E4D" w:rsidRPr="00785DDA" w:rsidRDefault="00B73E4D" w:rsidP="00AF1CB7">
            <w:pPr>
              <w:spacing w:before="20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Referentie:</w:t>
            </w:r>
          </w:p>
        </w:tc>
        <w:tc>
          <w:tcPr>
            <w:tcW w:w="8472" w:type="dxa"/>
            <w:gridSpan w:val="22"/>
            <w:vAlign w:val="center"/>
          </w:tcPr>
          <w:p w14:paraId="04AF9F0A" w14:textId="77777777" w:rsidR="00B73E4D" w:rsidRPr="00785DDA" w:rsidRDefault="00B73E4D" w:rsidP="00AF1CB7">
            <w:pPr>
              <w:spacing w:before="20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Fabrikaat en type:</w:t>
            </w:r>
          </w:p>
        </w:tc>
      </w:tr>
      <w:tr w:rsidR="00B73E4D" w:rsidRPr="00785DDA" w14:paraId="544E1725" w14:textId="77777777" w:rsidTr="00184BB1">
        <w:trPr>
          <w:trHeight w:val="340"/>
        </w:trPr>
        <w:tc>
          <w:tcPr>
            <w:tcW w:w="2526" w:type="dxa"/>
            <w:gridSpan w:val="4"/>
            <w:vAlign w:val="center"/>
          </w:tcPr>
          <w:p w14:paraId="02C779B3" w14:textId="77777777" w:rsidR="00B73E4D" w:rsidRPr="00785DDA" w:rsidRDefault="00B73E4D" w:rsidP="00AF1CB7">
            <w:pPr>
              <w:spacing w:before="20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 xml:space="preserve"> Nominale spanning (U</w:t>
            </w:r>
            <w:r w:rsidRPr="00785DDA">
              <w:rPr>
                <w:rFonts w:cs="Arial"/>
                <w:sz w:val="14"/>
                <w:szCs w:val="14"/>
                <w:vertAlign w:val="subscript"/>
              </w:rPr>
              <w:t>n</w:t>
            </w:r>
            <w:r w:rsidRPr="00785DDA">
              <w:rPr>
                <w:rFonts w:cs="Arial"/>
                <w:sz w:val="14"/>
                <w:szCs w:val="14"/>
              </w:rPr>
              <w:t>):</w:t>
            </w:r>
            <w:r w:rsidRPr="00785DDA">
              <w:rPr>
                <w:rFonts w:cs="Arial"/>
                <w:sz w:val="14"/>
                <w:szCs w:val="14"/>
              </w:rPr>
              <w:tab/>
              <w:t>V</w:t>
            </w:r>
          </w:p>
        </w:tc>
        <w:tc>
          <w:tcPr>
            <w:tcW w:w="2586" w:type="dxa"/>
            <w:gridSpan w:val="5"/>
            <w:vAlign w:val="center"/>
          </w:tcPr>
          <w:p w14:paraId="399483F8" w14:textId="77777777" w:rsidR="00B73E4D" w:rsidRPr="00785DDA" w:rsidRDefault="00B73E4D" w:rsidP="00AF1CB7">
            <w:pPr>
              <w:spacing w:before="20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Nominale stroom (I</w:t>
            </w:r>
            <w:r w:rsidRPr="00785DDA">
              <w:rPr>
                <w:rFonts w:cs="Arial"/>
                <w:sz w:val="14"/>
                <w:szCs w:val="14"/>
                <w:vertAlign w:val="subscript"/>
              </w:rPr>
              <w:t>n</w:t>
            </w:r>
            <w:r w:rsidRPr="00785DDA">
              <w:rPr>
                <w:rFonts w:cs="Arial"/>
                <w:sz w:val="14"/>
                <w:szCs w:val="14"/>
              </w:rPr>
              <w:t>):                      A</w:t>
            </w:r>
          </w:p>
        </w:tc>
        <w:tc>
          <w:tcPr>
            <w:tcW w:w="2257" w:type="dxa"/>
            <w:gridSpan w:val="5"/>
            <w:vAlign w:val="center"/>
          </w:tcPr>
          <w:p w14:paraId="1197A6ED" w14:textId="77777777" w:rsidR="00B73E4D" w:rsidRPr="00785DDA" w:rsidRDefault="00B73E4D" w:rsidP="00AF1CB7">
            <w:pPr>
              <w:spacing w:before="20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Frequentie:             Hz</w:t>
            </w:r>
          </w:p>
        </w:tc>
        <w:tc>
          <w:tcPr>
            <w:tcW w:w="3675" w:type="dxa"/>
            <w:gridSpan w:val="12"/>
            <w:vAlign w:val="center"/>
          </w:tcPr>
          <w:p w14:paraId="01EB96D0" w14:textId="77777777" w:rsidR="00B73E4D" w:rsidRPr="00785DDA" w:rsidRDefault="00B73E4D" w:rsidP="00AF1CB7">
            <w:pPr>
              <w:spacing w:before="20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Afschermingsgraad:  IP</w:t>
            </w:r>
          </w:p>
        </w:tc>
        <w:tc>
          <w:tcPr>
            <w:tcW w:w="4797" w:type="dxa"/>
            <w:gridSpan w:val="10"/>
            <w:vAlign w:val="center"/>
          </w:tcPr>
          <w:p w14:paraId="46054C54" w14:textId="77777777" w:rsidR="00B73E4D" w:rsidRPr="00785DDA" w:rsidRDefault="00B73E4D" w:rsidP="00AF1CB7">
            <w:pPr>
              <w:spacing w:before="20"/>
              <w:ind w:right="-108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Kortsluitvastheid (I</w:t>
            </w:r>
            <w:r w:rsidRPr="00785DDA">
              <w:rPr>
                <w:rFonts w:cs="Arial"/>
                <w:sz w:val="14"/>
                <w:szCs w:val="14"/>
                <w:vertAlign w:val="subscript"/>
              </w:rPr>
              <w:t>cc</w:t>
            </w:r>
            <w:r w:rsidRPr="00785DDA">
              <w:rPr>
                <w:rFonts w:cs="Arial"/>
                <w:sz w:val="14"/>
                <w:szCs w:val="14"/>
              </w:rPr>
              <w:t>):                kA</w:t>
            </w:r>
          </w:p>
        </w:tc>
      </w:tr>
      <w:tr w:rsidR="00B73E4D" w:rsidRPr="00785DDA" w14:paraId="302E77E0" w14:textId="77777777" w:rsidTr="00184BB1">
        <w:trPr>
          <w:trHeight w:val="173"/>
        </w:trPr>
        <w:tc>
          <w:tcPr>
            <w:tcW w:w="15841" w:type="dxa"/>
            <w:gridSpan w:val="36"/>
            <w:vAlign w:val="center"/>
          </w:tcPr>
          <w:p w14:paraId="52DAD51C" w14:textId="77777777" w:rsidR="00B73E4D" w:rsidRPr="00785DDA" w:rsidRDefault="00B73E4D" w:rsidP="00AF1CB7">
            <w:pPr>
              <w:spacing w:before="80" w:after="80"/>
              <w:jc w:val="center"/>
              <w:rPr>
                <w:rFonts w:cs="Arial"/>
                <w:sz w:val="16"/>
                <w:szCs w:val="16"/>
              </w:rPr>
            </w:pPr>
            <w:r w:rsidRPr="00785DDA">
              <w:rPr>
                <w:rFonts w:cs="Arial"/>
                <w:sz w:val="16"/>
                <w:szCs w:val="16"/>
              </w:rPr>
              <w:t>Voeding van schakel- en verdeelinrichting (indien niet vast aangesloten)</w:t>
            </w:r>
          </w:p>
        </w:tc>
      </w:tr>
      <w:tr w:rsidR="00B73E4D" w:rsidRPr="00785DDA" w14:paraId="237A238D" w14:textId="77777777" w:rsidTr="00184BB1">
        <w:trPr>
          <w:trHeight w:val="413"/>
        </w:trPr>
        <w:tc>
          <w:tcPr>
            <w:tcW w:w="2526" w:type="dxa"/>
            <w:gridSpan w:val="4"/>
            <w:vAlign w:val="center"/>
          </w:tcPr>
          <w:p w14:paraId="01B9AB03" w14:textId="77777777" w:rsidR="00B73E4D" w:rsidRPr="00785DDA" w:rsidRDefault="00B73E4D" w:rsidP="00AF1CB7">
            <w:pPr>
              <w:spacing w:before="20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Beveiligingstoestel:</w:t>
            </w:r>
          </w:p>
        </w:tc>
        <w:tc>
          <w:tcPr>
            <w:tcW w:w="1718" w:type="dxa"/>
            <w:gridSpan w:val="3"/>
            <w:vAlign w:val="center"/>
          </w:tcPr>
          <w:p w14:paraId="4AE25560" w14:textId="77777777" w:rsidR="00B73E4D" w:rsidRPr="00785DDA" w:rsidRDefault="00B73E4D" w:rsidP="00AF1CB7">
            <w:pPr>
              <w:spacing w:before="20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Karakteristiek:</w:t>
            </w:r>
          </w:p>
        </w:tc>
        <w:tc>
          <w:tcPr>
            <w:tcW w:w="1912" w:type="dxa"/>
            <w:gridSpan w:val="5"/>
            <w:vAlign w:val="center"/>
          </w:tcPr>
          <w:p w14:paraId="67F2220F" w14:textId="77777777" w:rsidR="00B73E4D" w:rsidRPr="00785DDA" w:rsidRDefault="00B73E4D" w:rsidP="00AF1CB7">
            <w:pPr>
              <w:spacing w:before="20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Nominale waarde (I</w:t>
            </w:r>
            <w:r w:rsidRPr="00785DDA">
              <w:rPr>
                <w:rFonts w:cs="Arial"/>
                <w:sz w:val="14"/>
                <w:szCs w:val="14"/>
                <w:vertAlign w:val="subscript"/>
              </w:rPr>
              <w:t>n</w:t>
            </w:r>
            <w:r w:rsidRPr="00785DDA">
              <w:rPr>
                <w:rFonts w:cs="Arial"/>
                <w:sz w:val="14"/>
                <w:szCs w:val="14"/>
              </w:rPr>
              <w:t>):</w:t>
            </w:r>
            <w:r w:rsidRPr="00785DDA">
              <w:rPr>
                <w:rFonts w:cs="Arial"/>
                <w:sz w:val="14"/>
                <w:szCs w:val="14"/>
              </w:rPr>
              <w:tab/>
              <w:t xml:space="preserve">      A</w:t>
            </w:r>
          </w:p>
        </w:tc>
        <w:tc>
          <w:tcPr>
            <w:tcW w:w="1796" w:type="dxa"/>
            <w:gridSpan w:val="4"/>
            <w:vAlign w:val="center"/>
          </w:tcPr>
          <w:p w14:paraId="4F1196A7" w14:textId="77777777" w:rsidR="00B73E4D" w:rsidRPr="00785DDA" w:rsidRDefault="00B73E4D" w:rsidP="00AF1CB7">
            <w:pPr>
              <w:spacing w:before="20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 xml:space="preserve">Kortsluitvastheid: </w:t>
            </w:r>
            <w:r w:rsidRPr="00785DDA">
              <w:rPr>
                <w:rFonts w:cs="Arial"/>
                <w:sz w:val="14"/>
                <w:szCs w:val="14"/>
              </w:rPr>
              <w:tab/>
              <w:t>kA</w:t>
            </w:r>
          </w:p>
        </w:tc>
        <w:tc>
          <w:tcPr>
            <w:tcW w:w="1074" w:type="dxa"/>
            <w:gridSpan w:val="2"/>
            <w:vAlign w:val="center"/>
          </w:tcPr>
          <w:p w14:paraId="70CD7283" w14:textId="77777777" w:rsidR="00B73E4D" w:rsidRPr="00785DDA" w:rsidRDefault="00B73E4D" w:rsidP="00AF1CB7">
            <w:pPr>
              <w:spacing w:before="20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I</w:t>
            </w:r>
            <w:r w:rsidRPr="00785DDA">
              <w:rPr>
                <w:rFonts w:cs="Arial"/>
                <w:sz w:val="14"/>
                <w:szCs w:val="14"/>
                <w:vertAlign w:val="subscript"/>
              </w:rPr>
              <w:t>Δn</w:t>
            </w:r>
            <w:r w:rsidRPr="00785DDA">
              <w:rPr>
                <w:rFonts w:cs="Arial"/>
                <w:sz w:val="14"/>
                <w:szCs w:val="14"/>
              </w:rPr>
              <w:t>:          mA</w:t>
            </w:r>
          </w:p>
        </w:tc>
        <w:tc>
          <w:tcPr>
            <w:tcW w:w="1977" w:type="dxa"/>
            <w:gridSpan w:val="7"/>
            <w:vAlign w:val="center"/>
          </w:tcPr>
          <w:p w14:paraId="14AEF05F" w14:textId="77777777" w:rsidR="00B73E4D" w:rsidRPr="00785DDA" w:rsidRDefault="00B73E4D" w:rsidP="00AF1CB7">
            <w:pPr>
              <w:spacing w:before="20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I</w:t>
            </w:r>
            <w:r w:rsidRPr="00785DDA">
              <w:rPr>
                <w:rFonts w:cs="Arial"/>
                <w:sz w:val="14"/>
                <w:szCs w:val="14"/>
                <w:vertAlign w:val="subscript"/>
              </w:rPr>
              <w:t>cp</w:t>
            </w:r>
            <w:r w:rsidRPr="00785DDA">
              <w:rPr>
                <w:rFonts w:cs="Arial"/>
                <w:sz w:val="14"/>
                <w:szCs w:val="14"/>
              </w:rPr>
              <w:t>:           kA</w:t>
            </w:r>
          </w:p>
        </w:tc>
        <w:tc>
          <w:tcPr>
            <w:tcW w:w="1316" w:type="dxa"/>
            <w:gridSpan w:val="7"/>
            <w:vAlign w:val="center"/>
          </w:tcPr>
          <w:p w14:paraId="16482BD4" w14:textId="77777777" w:rsidR="00B73E4D" w:rsidRPr="00785DDA" w:rsidRDefault="00B73E4D" w:rsidP="00AF1CB7">
            <w:pPr>
              <w:spacing w:before="20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Z</w:t>
            </w:r>
            <w:r w:rsidRPr="00785DDA">
              <w:rPr>
                <w:rFonts w:cs="Arial"/>
                <w:sz w:val="14"/>
                <w:szCs w:val="14"/>
                <w:vertAlign w:val="subscript"/>
              </w:rPr>
              <w:t>s</w:t>
            </w:r>
            <w:r w:rsidRPr="00785DDA">
              <w:rPr>
                <w:rFonts w:cs="Arial"/>
                <w:sz w:val="14"/>
                <w:szCs w:val="14"/>
              </w:rPr>
              <w:t>:</w:t>
            </w:r>
            <w:r w:rsidRPr="00785DDA">
              <w:rPr>
                <w:rFonts w:cs="Arial"/>
                <w:sz w:val="14"/>
                <w:szCs w:val="14"/>
              </w:rPr>
              <w:tab/>
              <w:t>Ω</w:t>
            </w:r>
          </w:p>
        </w:tc>
        <w:tc>
          <w:tcPr>
            <w:tcW w:w="3522" w:type="dxa"/>
            <w:gridSpan w:val="4"/>
            <w:vAlign w:val="center"/>
          </w:tcPr>
          <w:p w14:paraId="69C62A25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Kerndoorsnede</w:t>
            </w:r>
          </w:p>
          <w:p w14:paraId="724BCE3E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  <w:p w14:paraId="61340394" w14:textId="77777777" w:rsidR="00B73E4D" w:rsidRPr="00785DDA" w:rsidRDefault="00B73E4D" w:rsidP="00AF1CB7">
            <w:pPr>
              <w:tabs>
                <w:tab w:val="left" w:pos="859"/>
                <w:tab w:val="left" w:pos="1937"/>
                <w:tab w:val="left" w:pos="3000"/>
              </w:tabs>
              <w:spacing w:before="20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 xml:space="preserve">  L=</w:t>
            </w:r>
            <w:r w:rsidRPr="00785DDA">
              <w:rPr>
                <w:rFonts w:cs="Arial"/>
                <w:sz w:val="14"/>
                <w:szCs w:val="14"/>
              </w:rPr>
              <w:tab/>
              <w:t>mm²; N=</w:t>
            </w:r>
            <w:r w:rsidRPr="00785DDA">
              <w:rPr>
                <w:rFonts w:cs="Arial"/>
                <w:sz w:val="14"/>
                <w:szCs w:val="14"/>
              </w:rPr>
              <w:tab/>
              <w:t>mm²;  PE=</w:t>
            </w:r>
            <w:r w:rsidRPr="00785DDA">
              <w:rPr>
                <w:rFonts w:cs="Arial"/>
                <w:sz w:val="14"/>
                <w:szCs w:val="14"/>
              </w:rPr>
              <w:tab/>
              <w:t>mm²</w:t>
            </w:r>
          </w:p>
        </w:tc>
      </w:tr>
      <w:tr w:rsidR="00B73E4D" w:rsidRPr="00785DDA" w14:paraId="46E69A03" w14:textId="77777777" w:rsidTr="00184BB1">
        <w:trPr>
          <w:trHeight w:val="137"/>
        </w:trPr>
        <w:tc>
          <w:tcPr>
            <w:tcW w:w="6156" w:type="dxa"/>
            <w:gridSpan w:val="12"/>
          </w:tcPr>
          <w:p w14:paraId="1FB2A972" w14:textId="77777777" w:rsidR="00B73E4D" w:rsidRPr="00785DDA" w:rsidRDefault="00B73E4D" w:rsidP="00AF1CB7">
            <w:pPr>
              <w:spacing w:before="80" w:after="8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Groepskenmerken</w:t>
            </w:r>
          </w:p>
        </w:tc>
        <w:tc>
          <w:tcPr>
            <w:tcW w:w="9685" w:type="dxa"/>
            <w:gridSpan w:val="24"/>
          </w:tcPr>
          <w:p w14:paraId="241B505C" w14:textId="77777777" w:rsidR="00B73E4D" w:rsidRPr="00785DDA" w:rsidRDefault="00B73E4D" w:rsidP="00AF1CB7">
            <w:pPr>
              <w:spacing w:before="80" w:after="8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Testresultaat</w:t>
            </w:r>
          </w:p>
        </w:tc>
      </w:tr>
      <w:tr w:rsidR="00B73E4D" w:rsidRPr="00785DDA" w14:paraId="3A37F439" w14:textId="77777777" w:rsidTr="00184BB1">
        <w:trPr>
          <w:trHeight w:val="340"/>
        </w:trPr>
        <w:tc>
          <w:tcPr>
            <w:tcW w:w="575" w:type="dxa"/>
            <w:vAlign w:val="center"/>
          </w:tcPr>
          <w:p w14:paraId="17AF2E99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107" w:type="dxa"/>
            <w:vAlign w:val="center"/>
          </w:tcPr>
          <w:p w14:paraId="369B5E5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678" w:type="dxa"/>
            <w:vAlign w:val="center"/>
          </w:tcPr>
          <w:p w14:paraId="017E7F95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3</w:t>
            </w:r>
          </w:p>
        </w:tc>
        <w:tc>
          <w:tcPr>
            <w:tcW w:w="1186" w:type="dxa"/>
            <w:gridSpan w:val="2"/>
            <w:tcBorders>
              <w:right w:val="nil"/>
            </w:tcBorders>
            <w:vAlign w:val="center"/>
          </w:tcPr>
          <w:p w14:paraId="6CF11A0B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4</w:t>
            </w:r>
          </w:p>
        </w:tc>
        <w:tc>
          <w:tcPr>
            <w:tcW w:w="698" w:type="dxa"/>
            <w:gridSpan w:val="2"/>
            <w:tcBorders>
              <w:left w:val="nil"/>
            </w:tcBorders>
            <w:vAlign w:val="center"/>
          </w:tcPr>
          <w:p w14:paraId="78810A8F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5</w:t>
            </w:r>
          </w:p>
        </w:tc>
        <w:tc>
          <w:tcPr>
            <w:tcW w:w="623" w:type="dxa"/>
            <w:tcBorders>
              <w:right w:val="nil"/>
            </w:tcBorders>
            <w:vAlign w:val="center"/>
          </w:tcPr>
          <w:p w14:paraId="097F113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6</w:t>
            </w:r>
          </w:p>
        </w:tc>
        <w:tc>
          <w:tcPr>
            <w:tcW w:w="662" w:type="dxa"/>
            <w:gridSpan w:val="3"/>
            <w:tcBorders>
              <w:left w:val="nil"/>
              <w:right w:val="nil"/>
            </w:tcBorders>
            <w:vAlign w:val="center"/>
          </w:tcPr>
          <w:p w14:paraId="6AC3B81A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7</w:t>
            </w:r>
          </w:p>
        </w:tc>
        <w:tc>
          <w:tcPr>
            <w:tcW w:w="627" w:type="dxa"/>
            <w:tcBorders>
              <w:left w:val="nil"/>
            </w:tcBorders>
            <w:vAlign w:val="center"/>
          </w:tcPr>
          <w:p w14:paraId="717AB0D5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8</w:t>
            </w:r>
          </w:p>
        </w:tc>
        <w:tc>
          <w:tcPr>
            <w:tcW w:w="602" w:type="dxa"/>
            <w:vAlign w:val="center"/>
          </w:tcPr>
          <w:p w14:paraId="0ADED118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9</w:t>
            </w:r>
          </w:p>
        </w:tc>
        <w:tc>
          <w:tcPr>
            <w:tcW w:w="622" w:type="dxa"/>
            <w:gridSpan w:val="2"/>
            <w:tcBorders>
              <w:right w:val="nil"/>
            </w:tcBorders>
            <w:vAlign w:val="center"/>
          </w:tcPr>
          <w:p w14:paraId="210846FC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10</w:t>
            </w:r>
          </w:p>
        </w:tc>
        <w:tc>
          <w:tcPr>
            <w:tcW w:w="572" w:type="dxa"/>
            <w:tcBorders>
              <w:left w:val="nil"/>
              <w:right w:val="nil"/>
            </w:tcBorders>
            <w:vAlign w:val="center"/>
          </w:tcPr>
          <w:p w14:paraId="5597ED0A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11</w:t>
            </w:r>
          </w:p>
        </w:tc>
        <w:tc>
          <w:tcPr>
            <w:tcW w:w="537" w:type="dxa"/>
            <w:tcBorders>
              <w:left w:val="nil"/>
              <w:right w:val="nil"/>
            </w:tcBorders>
            <w:vAlign w:val="center"/>
          </w:tcPr>
          <w:p w14:paraId="406D7B0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12</w:t>
            </w:r>
          </w:p>
        </w:tc>
        <w:tc>
          <w:tcPr>
            <w:tcW w:w="545" w:type="dxa"/>
            <w:gridSpan w:val="2"/>
            <w:tcBorders>
              <w:left w:val="nil"/>
              <w:right w:val="nil"/>
            </w:tcBorders>
            <w:vAlign w:val="center"/>
          </w:tcPr>
          <w:p w14:paraId="43150EE3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13</w:t>
            </w:r>
          </w:p>
        </w:tc>
        <w:tc>
          <w:tcPr>
            <w:tcW w:w="551" w:type="dxa"/>
            <w:gridSpan w:val="2"/>
            <w:tcBorders>
              <w:left w:val="nil"/>
              <w:right w:val="nil"/>
            </w:tcBorders>
            <w:vAlign w:val="center"/>
          </w:tcPr>
          <w:p w14:paraId="19E8EA6A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14</w:t>
            </w:r>
          </w:p>
        </w:tc>
        <w:tc>
          <w:tcPr>
            <w:tcW w:w="442" w:type="dxa"/>
            <w:tcBorders>
              <w:left w:val="nil"/>
            </w:tcBorders>
            <w:vAlign w:val="center"/>
          </w:tcPr>
          <w:p w14:paraId="1775B715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15</w:t>
            </w:r>
          </w:p>
        </w:tc>
        <w:tc>
          <w:tcPr>
            <w:tcW w:w="632" w:type="dxa"/>
            <w:gridSpan w:val="2"/>
            <w:tcBorders>
              <w:left w:val="nil"/>
            </w:tcBorders>
            <w:vAlign w:val="center"/>
          </w:tcPr>
          <w:p w14:paraId="19FD5A8D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16</w:t>
            </w:r>
          </w:p>
        </w:tc>
        <w:tc>
          <w:tcPr>
            <w:tcW w:w="532" w:type="dxa"/>
            <w:gridSpan w:val="4"/>
            <w:tcBorders>
              <w:right w:val="nil"/>
            </w:tcBorders>
            <w:vAlign w:val="center"/>
          </w:tcPr>
          <w:p w14:paraId="2787965C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17</w:t>
            </w:r>
          </w:p>
        </w:tc>
        <w:tc>
          <w:tcPr>
            <w:tcW w:w="518" w:type="dxa"/>
            <w:tcBorders>
              <w:left w:val="nil"/>
              <w:right w:val="nil"/>
            </w:tcBorders>
            <w:vAlign w:val="center"/>
          </w:tcPr>
          <w:p w14:paraId="17A017AC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18</w:t>
            </w:r>
          </w:p>
        </w:tc>
        <w:tc>
          <w:tcPr>
            <w:tcW w:w="503" w:type="dxa"/>
            <w:tcBorders>
              <w:left w:val="nil"/>
            </w:tcBorders>
            <w:vAlign w:val="center"/>
          </w:tcPr>
          <w:p w14:paraId="73B8E990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19</w:t>
            </w:r>
          </w:p>
        </w:tc>
        <w:tc>
          <w:tcPr>
            <w:tcW w:w="574" w:type="dxa"/>
            <w:gridSpan w:val="3"/>
            <w:tcBorders>
              <w:left w:val="nil"/>
            </w:tcBorders>
            <w:vAlign w:val="center"/>
          </w:tcPr>
          <w:p w14:paraId="17E52F7A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20</w:t>
            </w:r>
          </w:p>
        </w:tc>
        <w:tc>
          <w:tcPr>
            <w:tcW w:w="658" w:type="dxa"/>
            <w:vAlign w:val="center"/>
          </w:tcPr>
          <w:p w14:paraId="4E5B2007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21</w:t>
            </w:r>
          </w:p>
        </w:tc>
        <w:tc>
          <w:tcPr>
            <w:tcW w:w="686" w:type="dxa"/>
            <w:vAlign w:val="center"/>
          </w:tcPr>
          <w:p w14:paraId="18E89C0A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22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center"/>
          </w:tcPr>
          <w:p w14:paraId="2EB6E9E6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23</w:t>
            </w:r>
          </w:p>
        </w:tc>
      </w:tr>
      <w:tr w:rsidR="00B73E4D" w:rsidRPr="00785DDA" w14:paraId="082813FD" w14:textId="77777777" w:rsidTr="00184BB1">
        <w:trPr>
          <w:cantSplit/>
          <w:trHeight w:val="409"/>
        </w:trPr>
        <w:tc>
          <w:tcPr>
            <w:tcW w:w="575" w:type="dxa"/>
            <w:vMerge w:val="restart"/>
          </w:tcPr>
          <w:p w14:paraId="0FA0F61E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Groepnr.</w:t>
            </w:r>
          </w:p>
        </w:tc>
        <w:tc>
          <w:tcPr>
            <w:tcW w:w="1107" w:type="dxa"/>
            <w:vMerge w:val="restart"/>
          </w:tcPr>
          <w:p w14:paraId="2D0E9459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Soort belasting</w:t>
            </w:r>
          </w:p>
          <w:p w14:paraId="235DDDB2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</w:p>
          <w:p w14:paraId="630EB474" w14:textId="77777777" w:rsidR="00B73E4D" w:rsidRPr="00785DDA" w:rsidRDefault="00B73E4D" w:rsidP="00AF1CB7">
            <w:pPr>
              <w:spacing w:before="40"/>
              <w:rPr>
                <w:rFonts w:cs="Arial"/>
                <w:szCs w:val="24"/>
              </w:rPr>
            </w:pPr>
          </w:p>
          <w:p w14:paraId="462DA839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(1)</w:t>
            </w:r>
          </w:p>
        </w:tc>
        <w:tc>
          <w:tcPr>
            <w:tcW w:w="678" w:type="dxa"/>
            <w:vMerge w:val="restart"/>
          </w:tcPr>
          <w:p w14:paraId="609B63A1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P</w:t>
            </w:r>
            <w:r w:rsidRPr="00785DDA">
              <w:rPr>
                <w:rFonts w:cs="Arial"/>
                <w:sz w:val="14"/>
                <w:szCs w:val="14"/>
                <w:vertAlign w:val="subscript"/>
              </w:rPr>
              <w:t>aansluit</w:t>
            </w:r>
          </w:p>
          <w:p w14:paraId="4449F7EC" w14:textId="77777777" w:rsidR="00B73E4D" w:rsidRPr="00785DDA" w:rsidRDefault="00B73E4D" w:rsidP="00AF1CB7">
            <w:pPr>
              <w:spacing w:before="40"/>
              <w:rPr>
                <w:rFonts w:cs="Arial"/>
                <w:sz w:val="14"/>
                <w:szCs w:val="14"/>
              </w:rPr>
            </w:pPr>
          </w:p>
          <w:p w14:paraId="64B8E9CE" w14:textId="77777777" w:rsidR="00B73E4D" w:rsidRPr="00785DDA" w:rsidRDefault="00B73E4D" w:rsidP="00AF1CB7">
            <w:pPr>
              <w:spacing w:before="40"/>
              <w:rPr>
                <w:rFonts w:cs="Arial"/>
                <w:sz w:val="14"/>
                <w:szCs w:val="14"/>
              </w:rPr>
            </w:pPr>
          </w:p>
          <w:p w14:paraId="24EE7235" w14:textId="77777777" w:rsidR="00B73E4D" w:rsidRPr="00785DDA" w:rsidRDefault="00B73E4D" w:rsidP="00AF1CB7">
            <w:pPr>
              <w:spacing w:before="40"/>
              <w:rPr>
                <w:rFonts w:cs="Arial"/>
                <w:szCs w:val="24"/>
              </w:rPr>
            </w:pPr>
          </w:p>
          <w:p w14:paraId="6AA02415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kVA</w:t>
            </w:r>
          </w:p>
        </w:tc>
        <w:tc>
          <w:tcPr>
            <w:tcW w:w="1884" w:type="dxa"/>
            <w:gridSpan w:val="4"/>
            <w:vAlign w:val="center"/>
          </w:tcPr>
          <w:p w14:paraId="1C9528C0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Leidingen</w:t>
            </w:r>
          </w:p>
        </w:tc>
        <w:tc>
          <w:tcPr>
            <w:tcW w:w="1912" w:type="dxa"/>
            <w:gridSpan w:val="5"/>
            <w:vAlign w:val="center"/>
          </w:tcPr>
          <w:p w14:paraId="21490F8A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Groepsbeveiliging</w:t>
            </w:r>
          </w:p>
        </w:tc>
        <w:tc>
          <w:tcPr>
            <w:tcW w:w="2333" w:type="dxa"/>
            <w:gridSpan w:val="5"/>
            <w:vAlign w:val="center"/>
          </w:tcPr>
          <w:p w14:paraId="0AE5E70B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Circuitwaarden</w:t>
            </w:r>
          </w:p>
        </w:tc>
        <w:tc>
          <w:tcPr>
            <w:tcW w:w="2170" w:type="dxa"/>
            <w:gridSpan w:val="7"/>
            <w:vMerge w:val="restart"/>
          </w:tcPr>
          <w:p w14:paraId="30DD5688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Isolatieweerstand</w:t>
            </w:r>
          </w:p>
          <w:p w14:paraId="364D6876" w14:textId="77777777" w:rsidR="00B73E4D" w:rsidRPr="00785DDA" w:rsidRDefault="00B73E4D" w:rsidP="00AF1CB7">
            <w:pPr>
              <w:spacing w:before="40"/>
              <w:rPr>
                <w:rFonts w:cs="Arial"/>
                <w:sz w:val="14"/>
                <w:szCs w:val="14"/>
              </w:rPr>
            </w:pPr>
          </w:p>
          <w:p w14:paraId="52AD5487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MΩ</w:t>
            </w:r>
          </w:p>
        </w:tc>
        <w:tc>
          <w:tcPr>
            <w:tcW w:w="2127" w:type="dxa"/>
            <w:gridSpan w:val="9"/>
          </w:tcPr>
          <w:p w14:paraId="5E909AD4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ALS</w:t>
            </w:r>
          </w:p>
        </w:tc>
        <w:tc>
          <w:tcPr>
            <w:tcW w:w="658" w:type="dxa"/>
            <w:vMerge w:val="restart"/>
          </w:tcPr>
          <w:p w14:paraId="6C90A469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Goede pola-</w:t>
            </w:r>
          </w:p>
          <w:p w14:paraId="0400317B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riteit</w:t>
            </w:r>
          </w:p>
        </w:tc>
        <w:tc>
          <w:tcPr>
            <w:tcW w:w="686" w:type="dxa"/>
            <w:vMerge w:val="restart"/>
          </w:tcPr>
          <w:p w14:paraId="1676ED5D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PE</w:t>
            </w:r>
          </w:p>
          <w:p w14:paraId="6B7CCCAB" w14:textId="77777777" w:rsidR="00B73E4D" w:rsidRPr="00785DDA" w:rsidRDefault="00B73E4D" w:rsidP="00AF1CB7">
            <w:pPr>
              <w:spacing w:before="40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in orde</w:t>
            </w:r>
          </w:p>
        </w:tc>
        <w:tc>
          <w:tcPr>
            <w:tcW w:w="1711" w:type="dxa"/>
            <w:vMerge w:val="restart"/>
          </w:tcPr>
          <w:p w14:paraId="2DC4ABB1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Opmerking</w:t>
            </w:r>
          </w:p>
          <w:p w14:paraId="6CFB6A9B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</w:p>
          <w:p w14:paraId="0435BD30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</w:p>
          <w:p w14:paraId="1CA79E1A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</w:p>
          <w:p w14:paraId="6568FFBE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(2)</w:t>
            </w:r>
          </w:p>
        </w:tc>
      </w:tr>
      <w:tr w:rsidR="00B73E4D" w:rsidRPr="00785DDA" w14:paraId="637AC71F" w14:textId="77777777" w:rsidTr="00184BB1">
        <w:trPr>
          <w:trHeight w:val="340"/>
        </w:trPr>
        <w:tc>
          <w:tcPr>
            <w:tcW w:w="575" w:type="dxa"/>
            <w:vMerge/>
          </w:tcPr>
          <w:p w14:paraId="04937CF9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07" w:type="dxa"/>
            <w:vMerge/>
          </w:tcPr>
          <w:p w14:paraId="292E0871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78" w:type="dxa"/>
            <w:vMerge/>
          </w:tcPr>
          <w:p w14:paraId="6606A26D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86" w:type="dxa"/>
            <w:gridSpan w:val="2"/>
            <w:vMerge w:val="restart"/>
          </w:tcPr>
          <w:p w14:paraId="27922576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Type</w:t>
            </w:r>
          </w:p>
        </w:tc>
        <w:tc>
          <w:tcPr>
            <w:tcW w:w="698" w:type="dxa"/>
            <w:gridSpan w:val="2"/>
            <w:vMerge w:val="restart"/>
          </w:tcPr>
          <w:p w14:paraId="2CB3EEFE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Ø</w:t>
            </w:r>
          </w:p>
          <w:p w14:paraId="0DE458EC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L/N/PE</w:t>
            </w:r>
          </w:p>
          <w:p w14:paraId="0C3416A0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  <w:p w14:paraId="4554B72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mm²</w:t>
            </w:r>
          </w:p>
        </w:tc>
        <w:tc>
          <w:tcPr>
            <w:tcW w:w="1271" w:type="dxa"/>
            <w:gridSpan w:val="3"/>
          </w:tcPr>
          <w:p w14:paraId="5E02B0B3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I</w:t>
            </w:r>
            <w:r w:rsidRPr="00785DDA">
              <w:rPr>
                <w:rFonts w:cs="Arial"/>
                <w:sz w:val="14"/>
                <w:szCs w:val="14"/>
                <w:vertAlign w:val="subscript"/>
              </w:rPr>
              <w:t>n</w:t>
            </w:r>
            <w:r w:rsidRPr="00785DDA">
              <w:rPr>
                <w:rFonts w:cs="Arial"/>
                <w:sz w:val="14"/>
                <w:szCs w:val="14"/>
              </w:rPr>
              <w:t>(A)</w:t>
            </w:r>
          </w:p>
        </w:tc>
        <w:tc>
          <w:tcPr>
            <w:tcW w:w="641" w:type="dxa"/>
            <w:gridSpan w:val="2"/>
            <w:vMerge w:val="restart"/>
          </w:tcPr>
          <w:p w14:paraId="2841ADF4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</w:p>
          <w:p w14:paraId="7ABB24D5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</w:p>
          <w:p w14:paraId="7880EC3F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kar.</w:t>
            </w:r>
          </w:p>
        </w:tc>
        <w:tc>
          <w:tcPr>
            <w:tcW w:w="602" w:type="dxa"/>
            <w:vMerge w:val="restart"/>
          </w:tcPr>
          <w:p w14:paraId="04F42A3F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  <w:vertAlign w:val="subscript"/>
              </w:rPr>
            </w:pPr>
            <w:r w:rsidRPr="00785DDA">
              <w:rPr>
                <w:rFonts w:cs="Arial"/>
                <w:sz w:val="14"/>
                <w:szCs w:val="14"/>
              </w:rPr>
              <w:t>Z</w:t>
            </w:r>
          </w:p>
          <w:p w14:paraId="26056205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</w:p>
          <w:p w14:paraId="378E16F5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Ω</w:t>
            </w:r>
          </w:p>
        </w:tc>
        <w:tc>
          <w:tcPr>
            <w:tcW w:w="1731" w:type="dxa"/>
            <w:gridSpan w:val="4"/>
          </w:tcPr>
          <w:p w14:paraId="6113973C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I</w:t>
            </w:r>
            <w:r w:rsidRPr="00785DDA">
              <w:rPr>
                <w:rFonts w:cs="Arial"/>
                <w:sz w:val="14"/>
                <w:szCs w:val="14"/>
                <w:vertAlign w:val="subscript"/>
              </w:rPr>
              <w:t>p</w:t>
            </w:r>
            <w:r w:rsidRPr="00785DDA">
              <w:rPr>
                <w:rFonts w:cs="Arial"/>
                <w:sz w:val="14"/>
                <w:szCs w:val="14"/>
              </w:rPr>
              <w:t>(A)</w:t>
            </w:r>
          </w:p>
        </w:tc>
        <w:tc>
          <w:tcPr>
            <w:tcW w:w="2170" w:type="dxa"/>
            <w:gridSpan w:val="7"/>
            <w:vMerge/>
          </w:tcPr>
          <w:p w14:paraId="479DB7A8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8" w:type="dxa"/>
            <w:gridSpan w:val="3"/>
            <w:vMerge w:val="restart"/>
          </w:tcPr>
          <w:p w14:paraId="089B803A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  <w:vertAlign w:val="subscript"/>
              </w:rPr>
            </w:pPr>
            <w:r w:rsidRPr="00785DDA">
              <w:rPr>
                <w:rFonts w:cs="Arial"/>
                <w:sz w:val="14"/>
                <w:szCs w:val="14"/>
              </w:rPr>
              <w:t>I</w:t>
            </w:r>
            <w:r w:rsidRPr="00785DDA">
              <w:rPr>
                <w:rFonts w:cs="Arial"/>
                <w:sz w:val="14"/>
                <w:szCs w:val="14"/>
                <w:vertAlign w:val="subscript"/>
              </w:rPr>
              <w:t>n</w:t>
            </w:r>
          </w:p>
          <w:p w14:paraId="5092DC87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  <w:vertAlign w:val="subscript"/>
              </w:rPr>
            </w:pPr>
          </w:p>
          <w:p w14:paraId="2D230E5F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  <w:vertAlign w:val="subscript"/>
              </w:rPr>
            </w:pPr>
            <w:r w:rsidRPr="00785DDA">
              <w:rPr>
                <w:rFonts w:cs="Arial"/>
                <w:sz w:val="14"/>
                <w:szCs w:val="14"/>
              </w:rPr>
              <w:t>A</w:t>
            </w:r>
          </w:p>
        </w:tc>
        <w:tc>
          <w:tcPr>
            <w:tcW w:w="532" w:type="dxa"/>
            <w:gridSpan w:val="2"/>
            <w:vMerge w:val="restart"/>
          </w:tcPr>
          <w:p w14:paraId="34EB187F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  <w:vertAlign w:val="subscript"/>
              </w:rPr>
            </w:pPr>
            <w:r w:rsidRPr="00785DDA">
              <w:rPr>
                <w:rFonts w:cs="Arial"/>
                <w:sz w:val="14"/>
                <w:szCs w:val="14"/>
              </w:rPr>
              <w:t>I</w:t>
            </w:r>
            <w:r w:rsidRPr="00785DDA">
              <w:rPr>
                <w:rFonts w:cs="Arial"/>
                <w:sz w:val="14"/>
                <w:szCs w:val="14"/>
                <w:vertAlign w:val="subscript"/>
              </w:rPr>
              <w:t>Δn</w:t>
            </w:r>
          </w:p>
          <w:p w14:paraId="3A178CA4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</w:p>
          <w:p w14:paraId="347B3483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mA</w:t>
            </w:r>
          </w:p>
        </w:tc>
        <w:tc>
          <w:tcPr>
            <w:tcW w:w="517" w:type="dxa"/>
            <w:gridSpan w:val="2"/>
            <w:vMerge w:val="restart"/>
          </w:tcPr>
          <w:p w14:paraId="759A639F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  <w:vertAlign w:val="subscript"/>
              </w:rPr>
            </w:pPr>
            <w:r w:rsidRPr="00785DDA">
              <w:rPr>
                <w:rFonts w:cs="Arial"/>
                <w:sz w:val="14"/>
                <w:szCs w:val="14"/>
              </w:rPr>
              <w:t>t</w:t>
            </w:r>
            <w:r w:rsidRPr="00785DDA">
              <w:rPr>
                <w:rFonts w:cs="Arial"/>
                <w:sz w:val="14"/>
                <w:szCs w:val="14"/>
                <w:vertAlign w:val="subscript"/>
              </w:rPr>
              <w:t>u</w:t>
            </w:r>
          </w:p>
          <w:p w14:paraId="3EECC964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</w:p>
          <w:p w14:paraId="1CF6DA1F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  <w:vertAlign w:val="subscript"/>
              </w:rPr>
            </w:pPr>
            <w:r w:rsidRPr="00785DDA">
              <w:rPr>
                <w:rFonts w:cs="Arial"/>
                <w:sz w:val="14"/>
                <w:szCs w:val="14"/>
              </w:rPr>
              <w:t>ms</w:t>
            </w:r>
          </w:p>
        </w:tc>
        <w:tc>
          <w:tcPr>
            <w:tcW w:w="560" w:type="dxa"/>
            <w:gridSpan w:val="2"/>
            <w:vMerge w:val="restart"/>
          </w:tcPr>
          <w:p w14:paraId="451A941A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  <w:vertAlign w:val="subscript"/>
              </w:rPr>
            </w:pPr>
            <w:r w:rsidRPr="00785DDA">
              <w:rPr>
                <w:rFonts w:cs="Arial"/>
                <w:sz w:val="14"/>
                <w:szCs w:val="14"/>
              </w:rPr>
              <w:t>test-knop</w:t>
            </w:r>
          </w:p>
        </w:tc>
        <w:tc>
          <w:tcPr>
            <w:tcW w:w="658" w:type="dxa"/>
            <w:vMerge/>
          </w:tcPr>
          <w:p w14:paraId="27B0962B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86" w:type="dxa"/>
            <w:vMerge/>
          </w:tcPr>
          <w:p w14:paraId="3C7DB89A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711" w:type="dxa"/>
            <w:vMerge/>
          </w:tcPr>
          <w:p w14:paraId="3E1FC2A3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B73E4D" w:rsidRPr="00785DDA" w14:paraId="52B04FCC" w14:textId="77777777" w:rsidTr="00184BB1">
        <w:trPr>
          <w:trHeight w:val="297"/>
        </w:trPr>
        <w:tc>
          <w:tcPr>
            <w:tcW w:w="575" w:type="dxa"/>
            <w:vMerge/>
          </w:tcPr>
          <w:p w14:paraId="7835DD47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07" w:type="dxa"/>
            <w:vMerge/>
          </w:tcPr>
          <w:p w14:paraId="4576F802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78" w:type="dxa"/>
            <w:vMerge/>
          </w:tcPr>
          <w:p w14:paraId="0015514D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86" w:type="dxa"/>
            <w:gridSpan w:val="2"/>
            <w:vMerge/>
          </w:tcPr>
          <w:p w14:paraId="4CDCB20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vMerge/>
          </w:tcPr>
          <w:p w14:paraId="49A62263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23" w:type="dxa"/>
            <w:vAlign w:val="center"/>
          </w:tcPr>
          <w:p w14:paraId="05821CC4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Smelt-veil.</w:t>
            </w:r>
          </w:p>
        </w:tc>
        <w:tc>
          <w:tcPr>
            <w:tcW w:w="648" w:type="dxa"/>
            <w:gridSpan w:val="2"/>
          </w:tcPr>
          <w:p w14:paraId="6B9634C9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Install.</w:t>
            </w:r>
          </w:p>
          <w:p w14:paraId="7C73FBF3" w14:textId="77777777" w:rsidR="00B73E4D" w:rsidRPr="00785DDA" w:rsidRDefault="00B73E4D" w:rsidP="00AF1CB7">
            <w:pPr>
              <w:spacing w:before="4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aut.</w:t>
            </w:r>
          </w:p>
        </w:tc>
        <w:tc>
          <w:tcPr>
            <w:tcW w:w="641" w:type="dxa"/>
            <w:gridSpan w:val="2"/>
            <w:vMerge/>
          </w:tcPr>
          <w:p w14:paraId="08959FED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02" w:type="dxa"/>
            <w:vMerge/>
          </w:tcPr>
          <w:p w14:paraId="6F250A4E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11" w:type="dxa"/>
            <w:vAlign w:val="center"/>
          </w:tcPr>
          <w:p w14:paraId="7B094FEA" w14:textId="77777777" w:rsidR="00B73E4D" w:rsidRPr="00785DDA" w:rsidRDefault="00B73E4D" w:rsidP="00AF1CB7">
            <w:pPr>
              <w:spacing w:before="8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L-L</w:t>
            </w:r>
          </w:p>
        </w:tc>
        <w:tc>
          <w:tcPr>
            <w:tcW w:w="583" w:type="dxa"/>
            <w:gridSpan w:val="2"/>
            <w:vAlign w:val="center"/>
          </w:tcPr>
          <w:p w14:paraId="2F4BAE55" w14:textId="77777777" w:rsidR="00B73E4D" w:rsidRPr="00785DDA" w:rsidRDefault="00B73E4D" w:rsidP="00AF1CB7">
            <w:pPr>
              <w:spacing w:before="8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L-N</w:t>
            </w:r>
          </w:p>
        </w:tc>
        <w:tc>
          <w:tcPr>
            <w:tcW w:w="537" w:type="dxa"/>
            <w:vAlign w:val="center"/>
          </w:tcPr>
          <w:p w14:paraId="056BC322" w14:textId="77777777" w:rsidR="00B73E4D" w:rsidRPr="00785DDA" w:rsidRDefault="00B73E4D" w:rsidP="00AF1CB7">
            <w:pPr>
              <w:spacing w:before="8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L-PE</w:t>
            </w:r>
          </w:p>
        </w:tc>
        <w:tc>
          <w:tcPr>
            <w:tcW w:w="537" w:type="dxa"/>
            <w:vAlign w:val="center"/>
          </w:tcPr>
          <w:p w14:paraId="12299113" w14:textId="77777777" w:rsidR="00B73E4D" w:rsidRPr="00785DDA" w:rsidRDefault="00B73E4D" w:rsidP="00AF1CB7">
            <w:pPr>
              <w:spacing w:before="8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L-L</w:t>
            </w:r>
          </w:p>
        </w:tc>
        <w:tc>
          <w:tcPr>
            <w:tcW w:w="524" w:type="dxa"/>
            <w:gridSpan w:val="2"/>
            <w:vAlign w:val="center"/>
          </w:tcPr>
          <w:p w14:paraId="5FAF2F56" w14:textId="77777777" w:rsidR="00B73E4D" w:rsidRPr="00785DDA" w:rsidRDefault="00B73E4D" w:rsidP="00AF1CB7">
            <w:pPr>
              <w:spacing w:before="8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L-N</w:t>
            </w:r>
          </w:p>
        </w:tc>
        <w:tc>
          <w:tcPr>
            <w:tcW w:w="530" w:type="dxa"/>
            <w:gridSpan w:val="3"/>
            <w:vAlign w:val="center"/>
          </w:tcPr>
          <w:p w14:paraId="5EB7E13D" w14:textId="77777777" w:rsidR="00B73E4D" w:rsidRPr="00785DDA" w:rsidRDefault="00B73E4D" w:rsidP="00AF1CB7">
            <w:pPr>
              <w:spacing w:before="8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L-PE</w:t>
            </w:r>
          </w:p>
        </w:tc>
        <w:tc>
          <w:tcPr>
            <w:tcW w:w="579" w:type="dxa"/>
            <w:vAlign w:val="center"/>
          </w:tcPr>
          <w:p w14:paraId="4F48C9AF" w14:textId="77777777" w:rsidR="00B73E4D" w:rsidRPr="00785DDA" w:rsidRDefault="00B73E4D" w:rsidP="00AF1CB7">
            <w:pPr>
              <w:spacing w:before="80"/>
              <w:jc w:val="center"/>
              <w:rPr>
                <w:rFonts w:cs="Arial"/>
                <w:sz w:val="14"/>
                <w:szCs w:val="14"/>
              </w:rPr>
            </w:pPr>
            <w:r w:rsidRPr="00785DDA">
              <w:rPr>
                <w:rFonts w:cs="Arial"/>
                <w:sz w:val="14"/>
                <w:szCs w:val="14"/>
              </w:rPr>
              <w:t>N-PE</w:t>
            </w:r>
          </w:p>
        </w:tc>
        <w:tc>
          <w:tcPr>
            <w:tcW w:w="518" w:type="dxa"/>
            <w:gridSpan w:val="3"/>
            <w:vMerge/>
          </w:tcPr>
          <w:p w14:paraId="366E2753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2" w:type="dxa"/>
            <w:gridSpan w:val="2"/>
            <w:vMerge/>
          </w:tcPr>
          <w:p w14:paraId="3AE77272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7" w:type="dxa"/>
            <w:gridSpan w:val="2"/>
            <w:vMerge/>
          </w:tcPr>
          <w:p w14:paraId="5C1E4A57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0" w:type="dxa"/>
            <w:gridSpan w:val="2"/>
            <w:vMerge/>
          </w:tcPr>
          <w:p w14:paraId="1116DE06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8" w:type="dxa"/>
            <w:vMerge/>
          </w:tcPr>
          <w:p w14:paraId="35504DAB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86" w:type="dxa"/>
            <w:vMerge/>
          </w:tcPr>
          <w:p w14:paraId="64C0698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711" w:type="dxa"/>
            <w:vMerge/>
          </w:tcPr>
          <w:p w14:paraId="449CE956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B73E4D" w:rsidRPr="00785DDA" w14:paraId="3AD1D8E7" w14:textId="77777777" w:rsidTr="00184BB1">
        <w:trPr>
          <w:trHeight w:val="340"/>
        </w:trPr>
        <w:tc>
          <w:tcPr>
            <w:tcW w:w="575" w:type="dxa"/>
          </w:tcPr>
          <w:p w14:paraId="50F230DB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07" w:type="dxa"/>
          </w:tcPr>
          <w:p w14:paraId="7649230A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78" w:type="dxa"/>
          </w:tcPr>
          <w:p w14:paraId="6ED21C88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86" w:type="dxa"/>
            <w:gridSpan w:val="2"/>
          </w:tcPr>
          <w:p w14:paraId="0D9D8ED0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8" w:type="dxa"/>
            <w:gridSpan w:val="2"/>
          </w:tcPr>
          <w:p w14:paraId="707C6959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23" w:type="dxa"/>
          </w:tcPr>
          <w:p w14:paraId="6FE2667A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48" w:type="dxa"/>
            <w:gridSpan w:val="2"/>
          </w:tcPr>
          <w:p w14:paraId="5B824CC8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41" w:type="dxa"/>
            <w:gridSpan w:val="2"/>
          </w:tcPr>
          <w:p w14:paraId="30C8753D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02" w:type="dxa"/>
          </w:tcPr>
          <w:p w14:paraId="1546842C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11" w:type="dxa"/>
          </w:tcPr>
          <w:p w14:paraId="4D494BBF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83" w:type="dxa"/>
            <w:gridSpan w:val="2"/>
          </w:tcPr>
          <w:p w14:paraId="0FEBCE55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7" w:type="dxa"/>
          </w:tcPr>
          <w:p w14:paraId="64575497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7" w:type="dxa"/>
          </w:tcPr>
          <w:p w14:paraId="05550A2A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24" w:type="dxa"/>
            <w:gridSpan w:val="2"/>
          </w:tcPr>
          <w:p w14:paraId="2A73908D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0" w:type="dxa"/>
            <w:gridSpan w:val="3"/>
          </w:tcPr>
          <w:p w14:paraId="2E7D39E8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79" w:type="dxa"/>
          </w:tcPr>
          <w:p w14:paraId="1523341A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8" w:type="dxa"/>
            <w:gridSpan w:val="3"/>
          </w:tcPr>
          <w:p w14:paraId="0292937B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2" w:type="dxa"/>
            <w:gridSpan w:val="2"/>
          </w:tcPr>
          <w:p w14:paraId="4C30747B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7" w:type="dxa"/>
            <w:gridSpan w:val="2"/>
          </w:tcPr>
          <w:p w14:paraId="79F15F42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0" w:type="dxa"/>
            <w:gridSpan w:val="2"/>
          </w:tcPr>
          <w:p w14:paraId="3BE0703F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8" w:type="dxa"/>
          </w:tcPr>
          <w:p w14:paraId="2C3EF1BC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86" w:type="dxa"/>
          </w:tcPr>
          <w:p w14:paraId="05CC92C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711" w:type="dxa"/>
          </w:tcPr>
          <w:p w14:paraId="14271809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B73E4D" w:rsidRPr="00785DDA" w14:paraId="453AE6D7" w14:textId="77777777" w:rsidTr="00184BB1">
        <w:trPr>
          <w:trHeight w:val="340"/>
        </w:trPr>
        <w:tc>
          <w:tcPr>
            <w:tcW w:w="575" w:type="dxa"/>
          </w:tcPr>
          <w:p w14:paraId="1F7AE246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07" w:type="dxa"/>
          </w:tcPr>
          <w:p w14:paraId="48474E6D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78" w:type="dxa"/>
          </w:tcPr>
          <w:p w14:paraId="729891DF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86" w:type="dxa"/>
            <w:gridSpan w:val="2"/>
          </w:tcPr>
          <w:p w14:paraId="622115E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8" w:type="dxa"/>
            <w:gridSpan w:val="2"/>
          </w:tcPr>
          <w:p w14:paraId="2A51ABAA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23" w:type="dxa"/>
          </w:tcPr>
          <w:p w14:paraId="1A335873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48" w:type="dxa"/>
            <w:gridSpan w:val="2"/>
          </w:tcPr>
          <w:p w14:paraId="3ED4F66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41" w:type="dxa"/>
            <w:gridSpan w:val="2"/>
          </w:tcPr>
          <w:p w14:paraId="0AFD202A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02" w:type="dxa"/>
          </w:tcPr>
          <w:p w14:paraId="2BC7A9D3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11" w:type="dxa"/>
          </w:tcPr>
          <w:p w14:paraId="25CAD0D5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83" w:type="dxa"/>
            <w:gridSpan w:val="2"/>
          </w:tcPr>
          <w:p w14:paraId="70BA324C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7" w:type="dxa"/>
          </w:tcPr>
          <w:p w14:paraId="32289348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7" w:type="dxa"/>
          </w:tcPr>
          <w:p w14:paraId="59A70CCB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24" w:type="dxa"/>
            <w:gridSpan w:val="2"/>
          </w:tcPr>
          <w:p w14:paraId="78A2A73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0" w:type="dxa"/>
            <w:gridSpan w:val="3"/>
          </w:tcPr>
          <w:p w14:paraId="12F55F78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79" w:type="dxa"/>
          </w:tcPr>
          <w:p w14:paraId="6A5C2F85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8" w:type="dxa"/>
            <w:gridSpan w:val="3"/>
          </w:tcPr>
          <w:p w14:paraId="6D97F29B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2" w:type="dxa"/>
            <w:gridSpan w:val="2"/>
          </w:tcPr>
          <w:p w14:paraId="794316B9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7" w:type="dxa"/>
            <w:gridSpan w:val="2"/>
          </w:tcPr>
          <w:p w14:paraId="1DCB9F23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0" w:type="dxa"/>
            <w:gridSpan w:val="2"/>
          </w:tcPr>
          <w:p w14:paraId="27A4B2CB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8" w:type="dxa"/>
          </w:tcPr>
          <w:p w14:paraId="746BEE9C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86" w:type="dxa"/>
          </w:tcPr>
          <w:p w14:paraId="6BADC0D8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711" w:type="dxa"/>
          </w:tcPr>
          <w:p w14:paraId="03CC0726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B73E4D" w:rsidRPr="00785DDA" w14:paraId="3D9C573A" w14:textId="77777777" w:rsidTr="00184BB1">
        <w:trPr>
          <w:trHeight w:val="340"/>
        </w:trPr>
        <w:tc>
          <w:tcPr>
            <w:tcW w:w="575" w:type="dxa"/>
          </w:tcPr>
          <w:p w14:paraId="7FB69C1F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07" w:type="dxa"/>
          </w:tcPr>
          <w:p w14:paraId="1B903F2F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78" w:type="dxa"/>
          </w:tcPr>
          <w:p w14:paraId="07D4B389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86" w:type="dxa"/>
            <w:gridSpan w:val="2"/>
          </w:tcPr>
          <w:p w14:paraId="05F850DC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8" w:type="dxa"/>
            <w:gridSpan w:val="2"/>
          </w:tcPr>
          <w:p w14:paraId="2242C358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23" w:type="dxa"/>
          </w:tcPr>
          <w:p w14:paraId="764CBC0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48" w:type="dxa"/>
            <w:gridSpan w:val="2"/>
          </w:tcPr>
          <w:p w14:paraId="78D5D65E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41" w:type="dxa"/>
            <w:gridSpan w:val="2"/>
          </w:tcPr>
          <w:p w14:paraId="3E8DCA29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02" w:type="dxa"/>
          </w:tcPr>
          <w:p w14:paraId="60916407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11" w:type="dxa"/>
          </w:tcPr>
          <w:p w14:paraId="44B75847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83" w:type="dxa"/>
            <w:gridSpan w:val="2"/>
          </w:tcPr>
          <w:p w14:paraId="48C27FAC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7" w:type="dxa"/>
          </w:tcPr>
          <w:p w14:paraId="68A8C831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7" w:type="dxa"/>
          </w:tcPr>
          <w:p w14:paraId="2E14F06B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24" w:type="dxa"/>
            <w:gridSpan w:val="2"/>
          </w:tcPr>
          <w:p w14:paraId="745812EF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0" w:type="dxa"/>
            <w:gridSpan w:val="3"/>
          </w:tcPr>
          <w:p w14:paraId="71DB4166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79" w:type="dxa"/>
          </w:tcPr>
          <w:p w14:paraId="0368D986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8" w:type="dxa"/>
            <w:gridSpan w:val="3"/>
          </w:tcPr>
          <w:p w14:paraId="686D99B5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2" w:type="dxa"/>
            <w:gridSpan w:val="2"/>
          </w:tcPr>
          <w:p w14:paraId="4FAE9F27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7" w:type="dxa"/>
            <w:gridSpan w:val="2"/>
          </w:tcPr>
          <w:p w14:paraId="791C724E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0" w:type="dxa"/>
            <w:gridSpan w:val="2"/>
          </w:tcPr>
          <w:p w14:paraId="535A240E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8" w:type="dxa"/>
          </w:tcPr>
          <w:p w14:paraId="44260161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86" w:type="dxa"/>
          </w:tcPr>
          <w:p w14:paraId="010FCD58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711" w:type="dxa"/>
          </w:tcPr>
          <w:p w14:paraId="56455A0C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B73E4D" w:rsidRPr="00785DDA" w14:paraId="3F4CCDD1" w14:textId="77777777" w:rsidTr="00184BB1">
        <w:trPr>
          <w:trHeight w:val="340"/>
        </w:trPr>
        <w:tc>
          <w:tcPr>
            <w:tcW w:w="575" w:type="dxa"/>
          </w:tcPr>
          <w:p w14:paraId="31CB1B58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07" w:type="dxa"/>
          </w:tcPr>
          <w:p w14:paraId="57E4DF8D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78" w:type="dxa"/>
          </w:tcPr>
          <w:p w14:paraId="0261033C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86" w:type="dxa"/>
            <w:gridSpan w:val="2"/>
          </w:tcPr>
          <w:p w14:paraId="5EC5D48F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8" w:type="dxa"/>
            <w:gridSpan w:val="2"/>
          </w:tcPr>
          <w:p w14:paraId="667861E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23" w:type="dxa"/>
          </w:tcPr>
          <w:p w14:paraId="335066E8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48" w:type="dxa"/>
            <w:gridSpan w:val="2"/>
          </w:tcPr>
          <w:p w14:paraId="2E88AE85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41" w:type="dxa"/>
            <w:gridSpan w:val="2"/>
          </w:tcPr>
          <w:p w14:paraId="4C9BEECB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02" w:type="dxa"/>
          </w:tcPr>
          <w:p w14:paraId="1524D0B8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11" w:type="dxa"/>
          </w:tcPr>
          <w:p w14:paraId="4067D6B2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83" w:type="dxa"/>
            <w:gridSpan w:val="2"/>
          </w:tcPr>
          <w:p w14:paraId="6AA438D0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7" w:type="dxa"/>
          </w:tcPr>
          <w:p w14:paraId="39246EB6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7" w:type="dxa"/>
          </w:tcPr>
          <w:p w14:paraId="45B80C37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24" w:type="dxa"/>
            <w:gridSpan w:val="2"/>
          </w:tcPr>
          <w:p w14:paraId="40B97A7D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0" w:type="dxa"/>
            <w:gridSpan w:val="3"/>
          </w:tcPr>
          <w:p w14:paraId="269CE57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79" w:type="dxa"/>
          </w:tcPr>
          <w:p w14:paraId="6C1B5706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8" w:type="dxa"/>
            <w:gridSpan w:val="3"/>
          </w:tcPr>
          <w:p w14:paraId="6FE670BF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2" w:type="dxa"/>
            <w:gridSpan w:val="2"/>
          </w:tcPr>
          <w:p w14:paraId="76803B0E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7" w:type="dxa"/>
            <w:gridSpan w:val="2"/>
          </w:tcPr>
          <w:p w14:paraId="3066890A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0" w:type="dxa"/>
            <w:gridSpan w:val="2"/>
          </w:tcPr>
          <w:p w14:paraId="68A40F56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8" w:type="dxa"/>
          </w:tcPr>
          <w:p w14:paraId="78ED33C0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86" w:type="dxa"/>
          </w:tcPr>
          <w:p w14:paraId="3EE740F7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711" w:type="dxa"/>
          </w:tcPr>
          <w:p w14:paraId="48B4131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B73E4D" w:rsidRPr="00785DDA" w14:paraId="332A50C0" w14:textId="77777777" w:rsidTr="00184BB1">
        <w:trPr>
          <w:trHeight w:val="340"/>
        </w:trPr>
        <w:tc>
          <w:tcPr>
            <w:tcW w:w="575" w:type="dxa"/>
          </w:tcPr>
          <w:p w14:paraId="0080A5D1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07" w:type="dxa"/>
          </w:tcPr>
          <w:p w14:paraId="62660310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78" w:type="dxa"/>
          </w:tcPr>
          <w:p w14:paraId="7E90693B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86" w:type="dxa"/>
            <w:gridSpan w:val="2"/>
          </w:tcPr>
          <w:p w14:paraId="052201BC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8" w:type="dxa"/>
            <w:gridSpan w:val="2"/>
          </w:tcPr>
          <w:p w14:paraId="04A9422C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23" w:type="dxa"/>
          </w:tcPr>
          <w:p w14:paraId="6C5C404A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48" w:type="dxa"/>
            <w:gridSpan w:val="2"/>
          </w:tcPr>
          <w:p w14:paraId="2A1B3A77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41" w:type="dxa"/>
            <w:gridSpan w:val="2"/>
          </w:tcPr>
          <w:p w14:paraId="719EAA2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02" w:type="dxa"/>
          </w:tcPr>
          <w:p w14:paraId="6EF208C8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11" w:type="dxa"/>
          </w:tcPr>
          <w:p w14:paraId="5647DB76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83" w:type="dxa"/>
            <w:gridSpan w:val="2"/>
          </w:tcPr>
          <w:p w14:paraId="1DBB32FC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7" w:type="dxa"/>
          </w:tcPr>
          <w:p w14:paraId="319F9D5A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7" w:type="dxa"/>
          </w:tcPr>
          <w:p w14:paraId="53645B30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24" w:type="dxa"/>
            <w:gridSpan w:val="2"/>
          </w:tcPr>
          <w:p w14:paraId="4C0B23F1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0" w:type="dxa"/>
            <w:gridSpan w:val="3"/>
          </w:tcPr>
          <w:p w14:paraId="626EB6C8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79" w:type="dxa"/>
          </w:tcPr>
          <w:p w14:paraId="4C66F58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8" w:type="dxa"/>
            <w:gridSpan w:val="3"/>
          </w:tcPr>
          <w:p w14:paraId="24E5A125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2" w:type="dxa"/>
            <w:gridSpan w:val="2"/>
          </w:tcPr>
          <w:p w14:paraId="1863DA4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7" w:type="dxa"/>
            <w:gridSpan w:val="2"/>
          </w:tcPr>
          <w:p w14:paraId="49B923AA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0" w:type="dxa"/>
            <w:gridSpan w:val="2"/>
          </w:tcPr>
          <w:p w14:paraId="5E9A1D1A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8" w:type="dxa"/>
          </w:tcPr>
          <w:p w14:paraId="595B614F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86" w:type="dxa"/>
          </w:tcPr>
          <w:p w14:paraId="21B0FF00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711" w:type="dxa"/>
          </w:tcPr>
          <w:p w14:paraId="1E335AAD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B73E4D" w:rsidRPr="00785DDA" w14:paraId="489C0567" w14:textId="77777777" w:rsidTr="00184BB1">
        <w:trPr>
          <w:trHeight w:val="340"/>
        </w:trPr>
        <w:tc>
          <w:tcPr>
            <w:tcW w:w="575" w:type="dxa"/>
          </w:tcPr>
          <w:p w14:paraId="7968AE89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07" w:type="dxa"/>
          </w:tcPr>
          <w:p w14:paraId="3FFCC757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78" w:type="dxa"/>
          </w:tcPr>
          <w:p w14:paraId="5F781AF6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86" w:type="dxa"/>
            <w:gridSpan w:val="2"/>
          </w:tcPr>
          <w:p w14:paraId="1DAF3EB7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8" w:type="dxa"/>
            <w:gridSpan w:val="2"/>
          </w:tcPr>
          <w:p w14:paraId="6705A2CF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23" w:type="dxa"/>
          </w:tcPr>
          <w:p w14:paraId="5E43BF1B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48" w:type="dxa"/>
            <w:gridSpan w:val="2"/>
          </w:tcPr>
          <w:p w14:paraId="68075BD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41" w:type="dxa"/>
            <w:gridSpan w:val="2"/>
          </w:tcPr>
          <w:p w14:paraId="7D5AB8DE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02" w:type="dxa"/>
          </w:tcPr>
          <w:p w14:paraId="1C730939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11" w:type="dxa"/>
          </w:tcPr>
          <w:p w14:paraId="04358AD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83" w:type="dxa"/>
            <w:gridSpan w:val="2"/>
          </w:tcPr>
          <w:p w14:paraId="151BA68F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7" w:type="dxa"/>
          </w:tcPr>
          <w:p w14:paraId="60D1709F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7" w:type="dxa"/>
          </w:tcPr>
          <w:p w14:paraId="5DDA7833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24" w:type="dxa"/>
            <w:gridSpan w:val="2"/>
          </w:tcPr>
          <w:p w14:paraId="214220B5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0" w:type="dxa"/>
            <w:gridSpan w:val="3"/>
          </w:tcPr>
          <w:p w14:paraId="00ED93FA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79" w:type="dxa"/>
          </w:tcPr>
          <w:p w14:paraId="35529797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8" w:type="dxa"/>
            <w:gridSpan w:val="3"/>
          </w:tcPr>
          <w:p w14:paraId="3C8E576B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2" w:type="dxa"/>
            <w:gridSpan w:val="2"/>
          </w:tcPr>
          <w:p w14:paraId="3BBC87DD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7" w:type="dxa"/>
            <w:gridSpan w:val="2"/>
          </w:tcPr>
          <w:p w14:paraId="4AB4FF4D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0" w:type="dxa"/>
            <w:gridSpan w:val="2"/>
          </w:tcPr>
          <w:p w14:paraId="1CB31AE5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8" w:type="dxa"/>
          </w:tcPr>
          <w:p w14:paraId="1E1B889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86" w:type="dxa"/>
          </w:tcPr>
          <w:p w14:paraId="215350E3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711" w:type="dxa"/>
          </w:tcPr>
          <w:p w14:paraId="1452D402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B73E4D" w:rsidRPr="00785DDA" w14:paraId="38028E6F" w14:textId="77777777" w:rsidTr="00184BB1">
        <w:trPr>
          <w:trHeight w:val="340"/>
        </w:trPr>
        <w:tc>
          <w:tcPr>
            <w:tcW w:w="575" w:type="dxa"/>
          </w:tcPr>
          <w:p w14:paraId="24880E7F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07" w:type="dxa"/>
          </w:tcPr>
          <w:p w14:paraId="12A0DBF5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78" w:type="dxa"/>
          </w:tcPr>
          <w:p w14:paraId="4022F3DC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86" w:type="dxa"/>
            <w:gridSpan w:val="2"/>
          </w:tcPr>
          <w:p w14:paraId="17F21F0F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8" w:type="dxa"/>
            <w:gridSpan w:val="2"/>
          </w:tcPr>
          <w:p w14:paraId="3E9E37A6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23" w:type="dxa"/>
          </w:tcPr>
          <w:p w14:paraId="56C9B3CB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48" w:type="dxa"/>
            <w:gridSpan w:val="2"/>
          </w:tcPr>
          <w:p w14:paraId="13036072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41" w:type="dxa"/>
            <w:gridSpan w:val="2"/>
          </w:tcPr>
          <w:p w14:paraId="0397A5E6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02" w:type="dxa"/>
          </w:tcPr>
          <w:p w14:paraId="6BC409AC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11" w:type="dxa"/>
          </w:tcPr>
          <w:p w14:paraId="5AB3F043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83" w:type="dxa"/>
            <w:gridSpan w:val="2"/>
          </w:tcPr>
          <w:p w14:paraId="44152005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7" w:type="dxa"/>
          </w:tcPr>
          <w:p w14:paraId="797A25F2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7" w:type="dxa"/>
          </w:tcPr>
          <w:p w14:paraId="5E0EB5B7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24" w:type="dxa"/>
            <w:gridSpan w:val="2"/>
          </w:tcPr>
          <w:p w14:paraId="755E109C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0" w:type="dxa"/>
            <w:gridSpan w:val="3"/>
          </w:tcPr>
          <w:p w14:paraId="34B0166D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79" w:type="dxa"/>
          </w:tcPr>
          <w:p w14:paraId="625920B2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8" w:type="dxa"/>
            <w:gridSpan w:val="3"/>
          </w:tcPr>
          <w:p w14:paraId="10484959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2" w:type="dxa"/>
            <w:gridSpan w:val="2"/>
          </w:tcPr>
          <w:p w14:paraId="40329866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7" w:type="dxa"/>
            <w:gridSpan w:val="2"/>
          </w:tcPr>
          <w:p w14:paraId="700D5C51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0" w:type="dxa"/>
            <w:gridSpan w:val="2"/>
          </w:tcPr>
          <w:p w14:paraId="4B9B7268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8" w:type="dxa"/>
          </w:tcPr>
          <w:p w14:paraId="2580D7AD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86" w:type="dxa"/>
          </w:tcPr>
          <w:p w14:paraId="5ADEBDCB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711" w:type="dxa"/>
          </w:tcPr>
          <w:p w14:paraId="2E240C8F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B73E4D" w:rsidRPr="00785DDA" w14:paraId="0CF65859" w14:textId="77777777" w:rsidTr="00184BB1">
        <w:trPr>
          <w:trHeight w:val="340"/>
        </w:trPr>
        <w:tc>
          <w:tcPr>
            <w:tcW w:w="575" w:type="dxa"/>
          </w:tcPr>
          <w:p w14:paraId="551F12E9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07" w:type="dxa"/>
          </w:tcPr>
          <w:p w14:paraId="242565A3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78" w:type="dxa"/>
          </w:tcPr>
          <w:p w14:paraId="49B8F4C2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186" w:type="dxa"/>
            <w:gridSpan w:val="2"/>
          </w:tcPr>
          <w:p w14:paraId="57928872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98" w:type="dxa"/>
            <w:gridSpan w:val="2"/>
          </w:tcPr>
          <w:p w14:paraId="2B8972AE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23" w:type="dxa"/>
          </w:tcPr>
          <w:p w14:paraId="53013AF3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48" w:type="dxa"/>
            <w:gridSpan w:val="2"/>
          </w:tcPr>
          <w:p w14:paraId="713F6FE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41" w:type="dxa"/>
            <w:gridSpan w:val="2"/>
          </w:tcPr>
          <w:p w14:paraId="29B46215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02" w:type="dxa"/>
          </w:tcPr>
          <w:p w14:paraId="08239AD2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11" w:type="dxa"/>
          </w:tcPr>
          <w:p w14:paraId="58F71FF0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83" w:type="dxa"/>
            <w:gridSpan w:val="2"/>
          </w:tcPr>
          <w:p w14:paraId="1B911621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7" w:type="dxa"/>
          </w:tcPr>
          <w:p w14:paraId="280A9E98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7" w:type="dxa"/>
          </w:tcPr>
          <w:p w14:paraId="3A73064F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24" w:type="dxa"/>
            <w:gridSpan w:val="2"/>
          </w:tcPr>
          <w:p w14:paraId="69C5DD69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0" w:type="dxa"/>
            <w:gridSpan w:val="3"/>
          </w:tcPr>
          <w:p w14:paraId="66CC07BE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79" w:type="dxa"/>
          </w:tcPr>
          <w:p w14:paraId="3C51F4DE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8" w:type="dxa"/>
            <w:gridSpan w:val="3"/>
          </w:tcPr>
          <w:p w14:paraId="2F2BB141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32" w:type="dxa"/>
            <w:gridSpan w:val="2"/>
          </w:tcPr>
          <w:p w14:paraId="3A3BE4D4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17" w:type="dxa"/>
            <w:gridSpan w:val="2"/>
          </w:tcPr>
          <w:p w14:paraId="26C6672B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0" w:type="dxa"/>
            <w:gridSpan w:val="2"/>
          </w:tcPr>
          <w:p w14:paraId="2470A168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58" w:type="dxa"/>
          </w:tcPr>
          <w:p w14:paraId="0FECE2E2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686" w:type="dxa"/>
          </w:tcPr>
          <w:p w14:paraId="0DC8B240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1711" w:type="dxa"/>
          </w:tcPr>
          <w:p w14:paraId="676AF2ED" w14:textId="77777777" w:rsidR="00B73E4D" w:rsidRPr="00785DDA" w:rsidRDefault="00B73E4D" w:rsidP="00AF1CB7">
            <w:pPr>
              <w:spacing w:before="20"/>
              <w:jc w:val="center"/>
              <w:rPr>
                <w:rFonts w:cs="Arial"/>
                <w:sz w:val="14"/>
                <w:szCs w:val="14"/>
              </w:rPr>
            </w:pPr>
          </w:p>
        </w:tc>
      </w:tr>
    </w:tbl>
    <w:p w14:paraId="61A81789" w14:textId="77777777" w:rsidR="00B73E4D" w:rsidRPr="00065472" w:rsidRDefault="00B73E4D" w:rsidP="00B73E4D">
      <w:pPr>
        <w:tabs>
          <w:tab w:val="left" w:pos="1560"/>
        </w:tabs>
        <w:ind w:left="-720"/>
        <w:rPr>
          <w:sz w:val="16"/>
          <w:szCs w:val="16"/>
        </w:rPr>
        <w:sectPr w:rsidR="00B73E4D" w:rsidRPr="00065472" w:rsidSect="00AF1CB7">
          <w:headerReference w:type="first" r:id="rId17"/>
          <w:pgSz w:w="16840" w:h="11907" w:orient="landscape" w:code="9"/>
          <w:pgMar w:top="1985" w:right="1298" w:bottom="2002" w:left="2268" w:header="709" w:footer="709" w:gutter="0"/>
          <w:cols w:space="708"/>
          <w:titlePg/>
          <w:docGrid w:linePitch="360"/>
        </w:sectPr>
      </w:pPr>
      <w:r w:rsidRPr="00065472">
        <w:rPr>
          <w:sz w:val="16"/>
          <w:szCs w:val="16"/>
        </w:rPr>
        <w:t>(1) bijv: licht, wcd, kracht</w:t>
      </w:r>
      <w:r w:rsidRPr="00065472">
        <w:rPr>
          <w:sz w:val="16"/>
          <w:szCs w:val="16"/>
        </w:rPr>
        <w:tab/>
        <w:t>(2) verwijs evt. d.m.v. een code</w:t>
      </w:r>
    </w:p>
    <w:p w14:paraId="089BCE5F" w14:textId="77777777" w:rsidR="00B73E4D" w:rsidRPr="00785DDA" w:rsidRDefault="00B73E4D" w:rsidP="00B73E4D">
      <w:pPr>
        <w:tabs>
          <w:tab w:val="left" w:pos="1560"/>
        </w:tabs>
        <w:rPr>
          <w:b/>
        </w:rPr>
      </w:pPr>
    </w:p>
    <w:p w14:paraId="5C48BFB1" w14:textId="77777777" w:rsidR="00B73E4D" w:rsidRPr="00785DDA" w:rsidRDefault="00B73E4D" w:rsidP="00B73E4D">
      <w:pPr>
        <w:tabs>
          <w:tab w:val="left" w:pos="1560"/>
        </w:tabs>
        <w:rPr>
          <w:b/>
        </w:rPr>
      </w:pPr>
    </w:p>
    <w:tbl>
      <w:tblPr>
        <w:tblW w:w="8472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586"/>
        <w:gridCol w:w="1418"/>
      </w:tblGrid>
      <w:tr w:rsidR="00B73E4D" w:rsidRPr="00065472" w14:paraId="7ECC0AB3" w14:textId="77777777" w:rsidTr="00B73E4D">
        <w:tc>
          <w:tcPr>
            <w:tcW w:w="8472" w:type="dxa"/>
            <w:gridSpan w:val="3"/>
          </w:tcPr>
          <w:p w14:paraId="6DEED771" w14:textId="77777777" w:rsidR="00B73E4D" w:rsidRPr="00065472" w:rsidRDefault="00B73E4D" w:rsidP="00AF1CB7">
            <w:pPr>
              <w:rPr>
                <w:b/>
                <w:szCs w:val="22"/>
              </w:rPr>
            </w:pPr>
            <w:r w:rsidRPr="00065472">
              <w:rPr>
                <w:rFonts w:cs="Arial"/>
                <w:b/>
                <w:bCs/>
                <w:szCs w:val="22"/>
              </w:rPr>
              <w:t>Geconstateerde gebreken</w:t>
            </w:r>
          </w:p>
        </w:tc>
      </w:tr>
      <w:tr w:rsidR="00B73E4D" w:rsidRPr="00065472" w14:paraId="39D261EC" w14:textId="77777777" w:rsidTr="00B73E4D">
        <w:trPr>
          <w:cantSplit/>
          <w:trHeight w:val="1767"/>
        </w:trPr>
        <w:tc>
          <w:tcPr>
            <w:tcW w:w="7054" w:type="dxa"/>
            <w:gridSpan w:val="2"/>
            <w:vAlign w:val="center"/>
          </w:tcPr>
          <w:p w14:paraId="74C37095" w14:textId="77777777" w:rsidR="00B73E4D" w:rsidRPr="00065472" w:rsidRDefault="00B73E4D" w:rsidP="00AF1CB7">
            <w:pPr>
              <w:ind w:left="113" w:right="113"/>
              <w:rPr>
                <w:szCs w:val="22"/>
              </w:rPr>
            </w:pPr>
            <w:r w:rsidRPr="00065472">
              <w:rPr>
                <w:szCs w:val="22"/>
              </w:rPr>
              <w:t>omschrijving</w:t>
            </w:r>
          </w:p>
        </w:tc>
        <w:tc>
          <w:tcPr>
            <w:tcW w:w="1418" w:type="dxa"/>
            <w:textDirection w:val="btLr"/>
          </w:tcPr>
          <w:p w14:paraId="08C2F234" w14:textId="77777777" w:rsidR="00B73E4D" w:rsidRPr="00065472" w:rsidRDefault="00B73E4D" w:rsidP="00AF1CB7">
            <w:pPr>
              <w:ind w:left="113" w:right="113"/>
              <w:rPr>
                <w:szCs w:val="22"/>
              </w:rPr>
            </w:pPr>
            <w:r w:rsidRPr="00065472">
              <w:rPr>
                <w:szCs w:val="22"/>
              </w:rPr>
              <w:t>toelichting/aanbeveling[#]</w:t>
            </w:r>
          </w:p>
        </w:tc>
      </w:tr>
      <w:tr w:rsidR="00B73E4D" w:rsidRPr="00065472" w14:paraId="4DD0FBB5" w14:textId="77777777" w:rsidTr="00B73E4D">
        <w:trPr>
          <w:cantSplit/>
          <w:trHeight w:val="454"/>
        </w:trPr>
        <w:tc>
          <w:tcPr>
            <w:tcW w:w="468" w:type="dxa"/>
            <w:vAlign w:val="center"/>
          </w:tcPr>
          <w:p w14:paraId="57037AF1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6586" w:type="dxa"/>
            <w:vAlign w:val="center"/>
          </w:tcPr>
          <w:p w14:paraId="3B905215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1418" w:type="dxa"/>
          </w:tcPr>
          <w:p w14:paraId="2AA9C400" w14:textId="77777777" w:rsidR="00B73E4D" w:rsidRPr="00065472" w:rsidRDefault="00B73E4D" w:rsidP="00AF1CB7">
            <w:pPr>
              <w:rPr>
                <w:szCs w:val="22"/>
              </w:rPr>
            </w:pPr>
          </w:p>
        </w:tc>
      </w:tr>
      <w:tr w:rsidR="00B73E4D" w:rsidRPr="00065472" w14:paraId="4EE684ED" w14:textId="77777777" w:rsidTr="00B73E4D">
        <w:trPr>
          <w:cantSplit/>
          <w:trHeight w:val="454"/>
        </w:trPr>
        <w:tc>
          <w:tcPr>
            <w:tcW w:w="468" w:type="dxa"/>
            <w:vAlign w:val="center"/>
          </w:tcPr>
          <w:p w14:paraId="65552212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6586" w:type="dxa"/>
            <w:vAlign w:val="center"/>
          </w:tcPr>
          <w:p w14:paraId="0E090C25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1418" w:type="dxa"/>
          </w:tcPr>
          <w:p w14:paraId="0C23A7BC" w14:textId="77777777" w:rsidR="00B73E4D" w:rsidRPr="00065472" w:rsidRDefault="00B73E4D" w:rsidP="00AF1CB7">
            <w:pPr>
              <w:rPr>
                <w:szCs w:val="22"/>
              </w:rPr>
            </w:pPr>
          </w:p>
        </w:tc>
      </w:tr>
      <w:tr w:rsidR="00B73E4D" w:rsidRPr="00065472" w14:paraId="13228570" w14:textId="77777777" w:rsidTr="00B73E4D">
        <w:trPr>
          <w:cantSplit/>
          <w:trHeight w:val="454"/>
        </w:trPr>
        <w:tc>
          <w:tcPr>
            <w:tcW w:w="468" w:type="dxa"/>
            <w:vAlign w:val="center"/>
          </w:tcPr>
          <w:p w14:paraId="7C8669B0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6586" w:type="dxa"/>
            <w:vAlign w:val="center"/>
          </w:tcPr>
          <w:p w14:paraId="4B916CDD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1418" w:type="dxa"/>
          </w:tcPr>
          <w:p w14:paraId="250A31BA" w14:textId="77777777" w:rsidR="00B73E4D" w:rsidRPr="00065472" w:rsidRDefault="00B73E4D" w:rsidP="00AF1CB7">
            <w:pPr>
              <w:rPr>
                <w:szCs w:val="22"/>
              </w:rPr>
            </w:pPr>
          </w:p>
        </w:tc>
      </w:tr>
      <w:tr w:rsidR="00B73E4D" w:rsidRPr="00065472" w14:paraId="270D59A0" w14:textId="77777777" w:rsidTr="00B73E4D">
        <w:trPr>
          <w:cantSplit/>
          <w:trHeight w:val="454"/>
        </w:trPr>
        <w:tc>
          <w:tcPr>
            <w:tcW w:w="468" w:type="dxa"/>
            <w:vAlign w:val="center"/>
          </w:tcPr>
          <w:p w14:paraId="2E65DD80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6586" w:type="dxa"/>
            <w:vAlign w:val="center"/>
          </w:tcPr>
          <w:p w14:paraId="14EF39BD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1418" w:type="dxa"/>
          </w:tcPr>
          <w:p w14:paraId="3886D104" w14:textId="77777777" w:rsidR="00B73E4D" w:rsidRPr="00065472" w:rsidRDefault="00B73E4D" w:rsidP="00AF1CB7">
            <w:pPr>
              <w:rPr>
                <w:szCs w:val="22"/>
              </w:rPr>
            </w:pPr>
          </w:p>
        </w:tc>
      </w:tr>
      <w:tr w:rsidR="00B73E4D" w:rsidRPr="00065472" w14:paraId="4CF33916" w14:textId="77777777" w:rsidTr="00B73E4D">
        <w:trPr>
          <w:cantSplit/>
          <w:trHeight w:val="454"/>
        </w:trPr>
        <w:tc>
          <w:tcPr>
            <w:tcW w:w="468" w:type="dxa"/>
            <w:vAlign w:val="center"/>
          </w:tcPr>
          <w:p w14:paraId="46341A6E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6586" w:type="dxa"/>
            <w:vAlign w:val="center"/>
          </w:tcPr>
          <w:p w14:paraId="57E6B67E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1418" w:type="dxa"/>
          </w:tcPr>
          <w:p w14:paraId="48F3D305" w14:textId="77777777" w:rsidR="00B73E4D" w:rsidRPr="00065472" w:rsidRDefault="00B73E4D" w:rsidP="00AF1CB7">
            <w:pPr>
              <w:rPr>
                <w:szCs w:val="22"/>
              </w:rPr>
            </w:pPr>
          </w:p>
        </w:tc>
      </w:tr>
      <w:tr w:rsidR="00B73E4D" w:rsidRPr="00065472" w14:paraId="5D7AB796" w14:textId="77777777" w:rsidTr="00B73E4D">
        <w:trPr>
          <w:cantSplit/>
          <w:trHeight w:val="454"/>
        </w:trPr>
        <w:tc>
          <w:tcPr>
            <w:tcW w:w="468" w:type="dxa"/>
            <w:vAlign w:val="center"/>
          </w:tcPr>
          <w:p w14:paraId="29E1EBC4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6586" w:type="dxa"/>
            <w:vAlign w:val="center"/>
          </w:tcPr>
          <w:p w14:paraId="5B1E91D2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1418" w:type="dxa"/>
          </w:tcPr>
          <w:p w14:paraId="3ECD1A67" w14:textId="77777777" w:rsidR="00B73E4D" w:rsidRPr="00065472" w:rsidRDefault="00B73E4D" w:rsidP="00AF1CB7">
            <w:pPr>
              <w:rPr>
                <w:szCs w:val="22"/>
              </w:rPr>
            </w:pPr>
          </w:p>
        </w:tc>
      </w:tr>
      <w:tr w:rsidR="00B73E4D" w:rsidRPr="00065472" w14:paraId="47558480" w14:textId="77777777" w:rsidTr="00B73E4D">
        <w:trPr>
          <w:cantSplit/>
          <w:trHeight w:val="454"/>
        </w:trPr>
        <w:tc>
          <w:tcPr>
            <w:tcW w:w="468" w:type="dxa"/>
            <w:vAlign w:val="center"/>
          </w:tcPr>
          <w:p w14:paraId="47E1CAFC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6586" w:type="dxa"/>
            <w:vAlign w:val="center"/>
          </w:tcPr>
          <w:p w14:paraId="3C35090D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1418" w:type="dxa"/>
          </w:tcPr>
          <w:p w14:paraId="59A919F4" w14:textId="77777777" w:rsidR="00B73E4D" w:rsidRPr="00065472" w:rsidRDefault="00B73E4D" w:rsidP="00AF1CB7">
            <w:pPr>
              <w:rPr>
                <w:szCs w:val="22"/>
              </w:rPr>
            </w:pPr>
          </w:p>
        </w:tc>
      </w:tr>
      <w:tr w:rsidR="00B73E4D" w:rsidRPr="00065472" w14:paraId="34643CD7" w14:textId="77777777" w:rsidTr="00B73E4D">
        <w:trPr>
          <w:cantSplit/>
          <w:trHeight w:val="454"/>
        </w:trPr>
        <w:tc>
          <w:tcPr>
            <w:tcW w:w="468" w:type="dxa"/>
            <w:vAlign w:val="center"/>
          </w:tcPr>
          <w:p w14:paraId="36C8FAB1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6586" w:type="dxa"/>
            <w:vAlign w:val="center"/>
          </w:tcPr>
          <w:p w14:paraId="57462A1F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1418" w:type="dxa"/>
          </w:tcPr>
          <w:p w14:paraId="39CACE97" w14:textId="77777777" w:rsidR="00B73E4D" w:rsidRPr="00065472" w:rsidRDefault="00B73E4D" w:rsidP="00AF1CB7">
            <w:pPr>
              <w:rPr>
                <w:szCs w:val="22"/>
              </w:rPr>
            </w:pPr>
          </w:p>
        </w:tc>
      </w:tr>
      <w:tr w:rsidR="00B73E4D" w:rsidRPr="00065472" w14:paraId="0572DD3D" w14:textId="77777777" w:rsidTr="00B73E4D">
        <w:trPr>
          <w:cantSplit/>
          <w:trHeight w:val="454"/>
        </w:trPr>
        <w:tc>
          <w:tcPr>
            <w:tcW w:w="468" w:type="dxa"/>
            <w:vAlign w:val="center"/>
          </w:tcPr>
          <w:p w14:paraId="047ED09C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6586" w:type="dxa"/>
            <w:vAlign w:val="center"/>
          </w:tcPr>
          <w:p w14:paraId="1015B59C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1418" w:type="dxa"/>
          </w:tcPr>
          <w:p w14:paraId="2BE4D958" w14:textId="77777777" w:rsidR="00B73E4D" w:rsidRPr="00065472" w:rsidRDefault="00B73E4D" w:rsidP="00AF1CB7">
            <w:pPr>
              <w:rPr>
                <w:szCs w:val="22"/>
              </w:rPr>
            </w:pPr>
          </w:p>
        </w:tc>
      </w:tr>
      <w:tr w:rsidR="00B73E4D" w:rsidRPr="00065472" w14:paraId="68EFD3F1" w14:textId="77777777" w:rsidTr="00B73E4D">
        <w:trPr>
          <w:cantSplit/>
          <w:trHeight w:val="454"/>
        </w:trPr>
        <w:tc>
          <w:tcPr>
            <w:tcW w:w="468" w:type="dxa"/>
            <w:vAlign w:val="center"/>
          </w:tcPr>
          <w:p w14:paraId="229E1F97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6586" w:type="dxa"/>
            <w:vAlign w:val="center"/>
          </w:tcPr>
          <w:p w14:paraId="272EA0B3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1418" w:type="dxa"/>
          </w:tcPr>
          <w:p w14:paraId="42D7B963" w14:textId="77777777" w:rsidR="00B73E4D" w:rsidRPr="00065472" w:rsidRDefault="00B73E4D" w:rsidP="00AF1CB7">
            <w:pPr>
              <w:rPr>
                <w:szCs w:val="22"/>
              </w:rPr>
            </w:pPr>
          </w:p>
        </w:tc>
      </w:tr>
      <w:tr w:rsidR="00B73E4D" w:rsidRPr="00065472" w14:paraId="4E9FB2DA" w14:textId="77777777" w:rsidTr="00B73E4D">
        <w:trPr>
          <w:cantSplit/>
          <w:trHeight w:val="454"/>
        </w:trPr>
        <w:tc>
          <w:tcPr>
            <w:tcW w:w="468" w:type="dxa"/>
            <w:vAlign w:val="center"/>
          </w:tcPr>
          <w:p w14:paraId="53A2C19B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6586" w:type="dxa"/>
            <w:vAlign w:val="center"/>
          </w:tcPr>
          <w:p w14:paraId="25EA3738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1418" w:type="dxa"/>
          </w:tcPr>
          <w:p w14:paraId="25552601" w14:textId="77777777" w:rsidR="00B73E4D" w:rsidRPr="00065472" w:rsidRDefault="00B73E4D" w:rsidP="00AF1CB7">
            <w:pPr>
              <w:rPr>
                <w:szCs w:val="22"/>
              </w:rPr>
            </w:pPr>
          </w:p>
        </w:tc>
      </w:tr>
      <w:tr w:rsidR="00B73E4D" w:rsidRPr="00065472" w14:paraId="69EF8177" w14:textId="77777777" w:rsidTr="00B73E4D">
        <w:trPr>
          <w:cantSplit/>
          <w:trHeight w:val="454"/>
        </w:trPr>
        <w:tc>
          <w:tcPr>
            <w:tcW w:w="468" w:type="dxa"/>
            <w:vAlign w:val="center"/>
          </w:tcPr>
          <w:p w14:paraId="5F9D41C4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6586" w:type="dxa"/>
            <w:vAlign w:val="center"/>
          </w:tcPr>
          <w:p w14:paraId="2EF0DD9C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1418" w:type="dxa"/>
          </w:tcPr>
          <w:p w14:paraId="6972889B" w14:textId="77777777" w:rsidR="00B73E4D" w:rsidRPr="00065472" w:rsidRDefault="00B73E4D" w:rsidP="00AF1CB7">
            <w:pPr>
              <w:rPr>
                <w:szCs w:val="22"/>
              </w:rPr>
            </w:pPr>
          </w:p>
        </w:tc>
      </w:tr>
      <w:tr w:rsidR="00B73E4D" w:rsidRPr="00065472" w14:paraId="7627AEEB" w14:textId="77777777" w:rsidTr="00B73E4D">
        <w:trPr>
          <w:cantSplit/>
          <w:trHeight w:val="454"/>
        </w:trPr>
        <w:tc>
          <w:tcPr>
            <w:tcW w:w="468" w:type="dxa"/>
            <w:vAlign w:val="center"/>
          </w:tcPr>
          <w:p w14:paraId="2446A64C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6586" w:type="dxa"/>
            <w:vAlign w:val="center"/>
          </w:tcPr>
          <w:p w14:paraId="456672F2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1418" w:type="dxa"/>
          </w:tcPr>
          <w:p w14:paraId="065496BE" w14:textId="77777777" w:rsidR="00B73E4D" w:rsidRPr="00065472" w:rsidRDefault="00B73E4D" w:rsidP="00AF1CB7">
            <w:pPr>
              <w:rPr>
                <w:szCs w:val="22"/>
              </w:rPr>
            </w:pPr>
          </w:p>
        </w:tc>
      </w:tr>
      <w:tr w:rsidR="00B73E4D" w:rsidRPr="00065472" w14:paraId="11AAEDBC" w14:textId="77777777" w:rsidTr="00B73E4D">
        <w:trPr>
          <w:cantSplit/>
          <w:trHeight w:val="454"/>
        </w:trPr>
        <w:tc>
          <w:tcPr>
            <w:tcW w:w="468" w:type="dxa"/>
            <w:vAlign w:val="center"/>
          </w:tcPr>
          <w:p w14:paraId="6B6E5A8A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6586" w:type="dxa"/>
            <w:vAlign w:val="center"/>
          </w:tcPr>
          <w:p w14:paraId="03945300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1418" w:type="dxa"/>
          </w:tcPr>
          <w:p w14:paraId="6C40EC02" w14:textId="77777777" w:rsidR="00B73E4D" w:rsidRPr="00065472" w:rsidRDefault="00B73E4D" w:rsidP="00AF1CB7">
            <w:pPr>
              <w:rPr>
                <w:szCs w:val="22"/>
              </w:rPr>
            </w:pPr>
          </w:p>
        </w:tc>
      </w:tr>
    </w:tbl>
    <w:p w14:paraId="656EF313" w14:textId="77777777" w:rsidR="00B73E4D" w:rsidRPr="00065472" w:rsidRDefault="00B73E4D" w:rsidP="00B73E4D">
      <w:pPr>
        <w:tabs>
          <w:tab w:val="left" w:pos="180"/>
          <w:tab w:val="left" w:pos="720"/>
        </w:tabs>
        <w:rPr>
          <w:szCs w:val="22"/>
        </w:rPr>
      </w:pPr>
      <w:r w:rsidRPr="00065472">
        <w:rPr>
          <w:szCs w:val="22"/>
        </w:rPr>
        <w:tab/>
      </w:r>
      <w:r w:rsidRPr="00065472">
        <w:rPr>
          <w:szCs w:val="22"/>
        </w:rPr>
        <w:tab/>
      </w:r>
    </w:p>
    <w:p w14:paraId="6C701F6E" w14:textId="77777777" w:rsidR="00B73E4D" w:rsidRPr="00065472" w:rsidRDefault="00B73E4D" w:rsidP="00B73E4D">
      <w:pPr>
        <w:tabs>
          <w:tab w:val="left" w:pos="1560"/>
        </w:tabs>
        <w:rPr>
          <w:b/>
          <w:szCs w:val="22"/>
        </w:rPr>
      </w:pPr>
    </w:p>
    <w:tbl>
      <w:tblPr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8004"/>
      </w:tblGrid>
      <w:tr w:rsidR="00B73E4D" w:rsidRPr="00065472" w14:paraId="5C3CF821" w14:textId="77777777" w:rsidTr="00B73E4D">
        <w:tc>
          <w:tcPr>
            <w:tcW w:w="8472" w:type="dxa"/>
            <w:gridSpan w:val="2"/>
          </w:tcPr>
          <w:p w14:paraId="24729EA5" w14:textId="77777777" w:rsidR="00B73E4D" w:rsidRPr="00065472" w:rsidRDefault="00B73E4D" w:rsidP="00AF1CB7">
            <w:pPr>
              <w:rPr>
                <w:b/>
                <w:szCs w:val="22"/>
              </w:rPr>
            </w:pPr>
            <w:r w:rsidRPr="00065472">
              <w:rPr>
                <w:rFonts w:cs="Arial"/>
                <w:b/>
                <w:bCs/>
                <w:szCs w:val="22"/>
              </w:rPr>
              <w:t>Toelichting en/of aanbeveling</w:t>
            </w:r>
          </w:p>
        </w:tc>
      </w:tr>
      <w:tr w:rsidR="00B73E4D" w:rsidRPr="00065472" w14:paraId="3DCB780C" w14:textId="77777777" w:rsidTr="00B73E4D">
        <w:trPr>
          <w:cantSplit/>
          <w:trHeight w:val="454"/>
        </w:trPr>
        <w:tc>
          <w:tcPr>
            <w:tcW w:w="468" w:type="dxa"/>
            <w:vAlign w:val="center"/>
          </w:tcPr>
          <w:p w14:paraId="2A08022D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8004" w:type="dxa"/>
            <w:vAlign w:val="center"/>
          </w:tcPr>
          <w:p w14:paraId="10483950" w14:textId="77777777" w:rsidR="00B73E4D" w:rsidRPr="00065472" w:rsidRDefault="00B73E4D" w:rsidP="00AF1CB7">
            <w:pPr>
              <w:rPr>
                <w:szCs w:val="22"/>
              </w:rPr>
            </w:pPr>
          </w:p>
        </w:tc>
      </w:tr>
      <w:tr w:rsidR="00B73E4D" w:rsidRPr="00065472" w14:paraId="49D96961" w14:textId="77777777" w:rsidTr="00B73E4D">
        <w:trPr>
          <w:cantSplit/>
          <w:trHeight w:val="454"/>
        </w:trPr>
        <w:tc>
          <w:tcPr>
            <w:tcW w:w="468" w:type="dxa"/>
            <w:vAlign w:val="center"/>
          </w:tcPr>
          <w:p w14:paraId="41C930DD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8004" w:type="dxa"/>
            <w:vAlign w:val="center"/>
          </w:tcPr>
          <w:p w14:paraId="5E645338" w14:textId="77777777" w:rsidR="00B73E4D" w:rsidRPr="00065472" w:rsidRDefault="00B73E4D" w:rsidP="00AF1CB7">
            <w:pPr>
              <w:rPr>
                <w:szCs w:val="22"/>
              </w:rPr>
            </w:pPr>
          </w:p>
        </w:tc>
      </w:tr>
      <w:tr w:rsidR="00B73E4D" w:rsidRPr="00065472" w14:paraId="70E778DF" w14:textId="77777777" w:rsidTr="00B73E4D">
        <w:trPr>
          <w:cantSplit/>
          <w:trHeight w:val="454"/>
        </w:trPr>
        <w:tc>
          <w:tcPr>
            <w:tcW w:w="468" w:type="dxa"/>
            <w:vAlign w:val="center"/>
          </w:tcPr>
          <w:p w14:paraId="34AC8681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8004" w:type="dxa"/>
            <w:vAlign w:val="center"/>
          </w:tcPr>
          <w:p w14:paraId="59B0DBA7" w14:textId="77777777" w:rsidR="00B73E4D" w:rsidRPr="00065472" w:rsidRDefault="00B73E4D" w:rsidP="00AF1CB7">
            <w:pPr>
              <w:rPr>
                <w:szCs w:val="22"/>
              </w:rPr>
            </w:pPr>
          </w:p>
        </w:tc>
      </w:tr>
      <w:tr w:rsidR="00B73E4D" w:rsidRPr="00065472" w14:paraId="763C026D" w14:textId="77777777" w:rsidTr="00B73E4D">
        <w:trPr>
          <w:cantSplit/>
          <w:trHeight w:val="454"/>
        </w:trPr>
        <w:tc>
          <w:tcPr>
            <w:tcW w:w="468" w:type="dxa"/>
            <w:vAlign w:val="center"/>
          </w:tcPr>
          <w:p w14:paraId="7B14EFBB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8004" w:type="dxa"/>
            <w:vAlign w:val="center"/>
          </w:tcPr>
          <w:p w14:paraId="6D3DC859" w14:textId="77777777" w:rsidR="00B73E4D" w:rsidRPr="00065472" w:rsidRDefault="00B73E4D" w:rsidP="00AF1CB7">
            <w:pPr>
              <w:rPr>
                <w:szCs w:val="22"/>
              </w:rPr>
            </w:pPr>
          </w:p>
        </w:tc>
      </w:tr>
      <w:tr w:rsidR="00B73E4D" w:rsidRPr="00065472" w14:paraId="54E8D0A8" w14:textId="77777777" w:rsidTr="00B73E4D">
        <w:trPr>
          <w:cantSplit/>
          <w:trHeight w:val="454"/>
        </w:trPr>
        <w:tc>
          <w:tcPr>
            <w:tcW w:w="468" w:type="dxa"/>
            <w:vAlign w:val="center"/>
          </w:tcPr>
          <w:p w14:paraId="773618CA" w14:textId="77777777" w:rsidR="00B73E4D" w:rsidRPr="00065472" w:rsidRDefault="00B73E4D" w:rsidP="00AF1CB7">
            <w:pPr>
              <w:rPr>
                <w:szCs w:val="22"/>
              </w:rPr>
            </w:pPr>
          </w:p>
        </w:tc>
        <w:tc>
          <w:tcPr>
            <w:tcW w:w="8004" w:type="dxa"/>
            <w:vAlign w:val="center"/>
          </w:tcPr>
          <w:p w14:paraId="7161EDB3" w14:textId="77777777" w:rsidR="00B73E4D" w:rsidRPr="00065472" w:rsidRDefault="00B73E4D" w:rsidP="00AF1CB7">
            <w:pPr>
              <w:rPr>
                <w:szCs w:val="22"/>
              </w:rPr>
            </w:pPr>
          </w:p>
        </w:tc>
      </w:tr>
    </w:tbl>
    <w:p w14:paraId="029994C7" w14:textId="77777777" w:rsidR="00B73E4D" w:rsidRPr="00065472" w:rsidRDefault="00B73E4D" w:rsidP="00B73E4D">
      <w:pPr>
        <w:tabs>
          <w:tab w:val="left" w:pos="1560"/>
        </w:tabs>
        <w:rPr>
          <w:sz w:val="16"/>
          <w:szCs w:val="16"/>
        </w:rPr>
      </w:pPr>
    </w:p>
    <w:p w14:paraId="58ED3E4E" w14:textId="77777777" w:rsidR="00B73E4D" w:rsidRPr="00065472" w:rsidRDefault="00B73E4D" w:rsidP="00B73E4D">
      <w:pPr>
        <w:tabs>
          <w:tab w:val="left" w:pos="1560"/>
        </w:tabs>
      </w:pPr>
      <w:r w:rsidRPr="00065472">
        <w:rPr>
          <w:sz w:val="16"/>
          <w:szCs w:val="16"/>
        </w:rPr>
        <w:br w:type="page"/>
      </w:r>
    </w:p>
    <w:p w14:paraId="207C1008" w14:textId="77777777" w:rsidR="00B73E4D" w:rsidRPr="00065472" w:rsidRDefault="00B73E4D" w:rsidP="00B73E4D">
      <w:pPr>
        <w:tabs>
          <w:tab w:val="left" w:pos="1560"/>
        </w:tabs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50"/>
        <w:gridCol w:w="4122"/>
      </w:tblGrid>
      <w:tr w:rsidR="00B73E4D" w:rsidRPr="00065472" w14:paraId="08A71DBA" w14:textId="77777777" w:rsidTr="00B73E4D">
        <w:tc>
          <w:tcPr>
            <w:tcW w:w="8472" w:type="dxa"/>
            <w:gridSpan w:val="2"/>
          </w:tcPr>
          <w:p w14:paraId="527FB748" w14:textId="77777777" w:rsidR="00B73E4D" w:rsidRPr="00065472" w:rsidRDefault="00B73E4D" w:rsidP="00AF1CB7">
            <w:pPr>
              <w:rPr>
                <w:b/>
                <w:szCs w:val="22"/>
              </w:rPr>
            </w:pPr>
            <w:r w:rsidRPr="00065472">
              <w:rPr>
                <w:b/>
                <w:szCs w:val="22"/>
              </w:rPr>
              <w:t>Conclusie</w:t>
            </w:r>
          </w:p>
        </w:tc>
      </w:tr>
      <w:tr w:rsidR="00B73E4D" w:rsidRPr="00065472" w14:paraId="7CABEDA1" w14:textId="77777777" w:rsidTr="00B73E4D">
        <w:trPr>
          <w:trHeight w:val="475"/>
        </w:trPr>
        <w:tc>
          <w:tcPr>
            <w:tcW w:w="8472" w:type="dxa"/>
            <w:gridSpan w:val="2"/>
          </w:tcPr>
          <w:p w14:paraId="0E2C1083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065472">
              <w:rPr>
                <w:szCs w:val="22"/>
              </w:rPr>
              <w:t>Voor zover gecontroleerd geldt:</w:t>
            </w:r>
          </w:p>
          <w:p w14:paraId="4B821DF2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065472">
              <w:rPr>
                <w:szCs w:val="22"/>
              </w:rPr>
              <w:sym w:font="Webdings" w:char="F063"/>
            </w:r>
            <w:r w:rsidRPr="00065472">
              <w:rPr>
                <w:szCs w:val="22"/>
              </w:rPr>
              <w:tab/>
              <w:t xml:space="preserve">de installatie voldoet </w:t>
            </w:r>
            <w:r w:rsidRPr="00065472">
              <w:rPr>
                <w:b/>
                <w:szCs w:val="22"/>
              </w:rPr>
              <w:t xml:space="preserve">geheel </w:t>
            </w:r>
            <w:r w:rsidRPr="00065472">
              <w:rPr>
                <w:szCs w:val="22"/>
              </w:rPr>
              <w:t>aan de NEN 1010: 2007</w:t>
            </w:r>
          </w:p>
          <w:p w14:paraId="59C3BB22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065472">
              <w:rPr>
                <w:szCs w:val="22"/>
              </w:rPr>
              <w:sym w:font="Webdings" w:char="F063"/>
            </w:r>
            <w:r w:rsidRPr="00065472">
              <w:rPr>
                <w:szCs w:val="22"/>
              </w:rPr>
              <w:tab/>
              <w:t xml:space="preserve">de installatie voldoet </w:t>
            </w:r>
            <w:r w:rsidRPr="00065472">
              <w:rPr>
                <w:b/>
                <w:szCs w:val="22"/>
              </w:rPr>
              <w:t xml:space="preserve">vrijwel geheel </w:t>
            </w:r>
            <w:r w:rsidRPr="00065472">
              <w:rPr>
                <w:szCs w:val="22"/>
              </w:rPr>
              <w:t>aan de NEN 1010: 2007</w:t>
            </w:r>
          </w:p>
          <w:p w14:paraId="44EEE89C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065472">
              <w:rPr>
                <w:szCs w:val="22"/>
              </w:rPr>
              <w:sym w:font="Webdings" w:char="F063"/>
            </w:r>
            <w:r w:rsidRPr="00065472">
              <w:rPr>
                <w:szCs w:val="22"/>
              </w:rPr>
              <w:tab/>
              <w:t xml:space="preserve">de installatie voldoet </w:t>
            </w:r>
            <w:r w:rsidRPr="00065472">
              <w:rPr>
                <w:b/>
                <w:szCs w:val="22"/>
              </w:rPr>
              <w:t>ten</w:t>
            </w:r>
            <w:r>
              <w:rPr>
                <w:b/>
                <w:szCs w:val="22"/>
              </w:rPr>
              <w:t xml:space="preserve"> </w:t>
            </w:r>
            <w:r w:rsidRPr="00065472">
              <w:rPr>
                <w:b/>
                <w:szCs w:val="22"/>
              </w:rPr>
              <w:t xml:space="preserve">dele </w:t>
            </w:r>
            <w:r w:rsidRPr="00065472">
              <w:rPr>
                <w:szCs w:val="22"/>
              </w:rPr>
              <w:t>aan de NEN 1010: 2007</w:t>
            </w:r>
          </w:p>
          <w:p w14:paraId="1C5E79AC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065472">
              <w:rPr>
                <w:szCs w:val="22"/>
              </w:rPr>
              <w:sym w:font="Webdings" w:char="F063"/>
            </w:r>
            <w:r w:rsidRPr="00065472">
              <w:rPr>
                <w:szCs w:val="22"/>
              </w:rPr>
              <w:tab/>
              <w:t xml:space="preserve">de installatie voldoet </w:t>
            </w:r>
            <w:r w:rsidRPr="00065472">
              <w:rPr>
                <w:b/>
                <w:szCs w:val="22"/>
              </w:rPr>
              <w:t xml:space="preserve">niet </w:t>
            </w:r>
            <w:r w:rsidRPr="00065472">
              <w:rPr>
                <w:szCs w:val="22"/>
              </w:rPr>
              <w:t>aan de NEN 1010: 2007</w:t>
            </w:r>
          </w:p>
          <w:p w14:paraId="6F6E7C85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2"/>
              </w:rPr>
            </w:pPr>
          </w:p>
        </w:tc>
      </w:tr>
      <w:tr w:rsidR="00B73E4D" w:rsidRPr="00065472" w14:paraId="116E70FA" w14:textId="77777777" w:rsidTr="00B73E4D">
        <w:trPr>
          <w:trHeight w:val="475"/>
        </w:trPr>
        <w:tc>
          <w:tcPr>
            <w:tcW w:w="4350" w:type="dxa"/>
          </w:tcPr>
          <w:p w14:paraId="6AC8284E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065472">
              <w:rPr>
                <w:szCs w:val="22"/>
              </w:rPr>
              <w:t>consequentie voor het gebruik van de installatie</w:t>
            </w:r>
          </w:p>
          <w:p w14:paraId="1BBF2B0E" w14:textId="77777777" w:rsidR="00B73E4D" w:rsidRPr="00065472" w:rsidRDefault="00B73E4D" w:rsidP="00AF1CB7">
            <w:pPr>
              <w:tabs>
                <w:tab w:val="left" w:pos="360"/>
              </w:tabs>
              <w:rPr>
                <w:szCs w:val="22"/>
              </w:rPr>
            </w:pPr>
          </w:p>
          <w:p w14:paraId="0FE36F29" w14:textId="77777777" w:rsidR="00B73E4D" w:rsidRPr="00065472" w:rsidRDefault="00B73E4D" w:rsidP="00AF1CB7">
            <w:pPr>
              <w:tabs>
                <w:tab w:val="left" w:pos="360"/>
              </w:tabs>
              <w:rPr>
                <w:szCs w:val="22"/>
              </w:rPr>
            </w:pPr>
          </w:p>
          <w:p w14:paraId="232C3EC7" w14:textId="77777777" w:rsidR="00B73E4D" w:rsidRPr="00065472" w:rsidRDefault="00B73E4D" w:rsidP="00AF1CB7">
            <w:pPr>
              <w:tabs>
                <w:tab w:val="left" w:pos="360"/>
              </w:tabs>
              <w:rPr>
                <w:szCs w:val="22"/>
              </w:rPr>
            </w:pPr>
          </w:p>
        </w:tc>
        <w:tc>
          <w:tcPr>
            <w:tcW w:w="4122" w:type="dxa"/>
          </w:tcPr>
          <w:p w14:paraId="73712BAF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065472">
              <w:rPr>
                <w:szCs w:val="22"/>
              </w:rPr>
              <w:t>aanbevelingen</w:t>
            </w:r>
          </w:p>
          <w:p w14:paraId="57A5DF25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2"/>
              </w:rPr>
            </w:pPr>
          </w:p>
        </w:tc>
      </w:tr>
    </w:tbl>
    <w:p w14:paraId="54F0D4D3" w14:textId="77777777" w:rsidR="00B73E4D" w:rsidRPr="00065472" w:rsidRDefault="00B73E4D" w:rsidP="00B73E4D">
      <w:pPr>
        <w:tabs>
          <w:tab w:val="left" w:pos="1560"/>
        </w:tabs>
        <w:rPr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3684"/>
      </w:tblGrid>
      <w:tr w:rsidR="00B73E4D" w:rsidRPr="00065472" w14:paraId="40B9DC87" w14:textId="77777777" w:rsidTr="00B73E4D">
        <w:tc>
          <w:tcPr>
            <w:tcW w:w="8472" w:type="dxa"/>
            <w:gridSpan w:val="2"/>
          </w:tcPr>
          <w:p w14:paraId="362190B9" w14:textId="77777777" w:rsidR="00B73E4D" w:rsidRPr="00065472" w:rsidRDefault="00B73E4D" w:rsidP="00AF1CB7">
            <w:pPr>
              <w:rPr>
                <w:b/>
                <w:szCs w:val="22"/>
              </w:rPr>
            </w:pPr>
            <w:r w:rsidRPr="00065472">
              <w:rPr>
                <w:b/>
                <w:szCs w:val="22"/>
              </w:rPr>
              <w:t>Inspectiefrequentie</w:t>
            </w:r>
          </w:p>
        </w:tc>
      </w:tr>
      <w:tr w:rsidR="00B73E4D" w:rsidRPr="00065472" w14:paraId="3D907555" w14:textId="77777777" w:rsidTr="00B73E4D">
        <w:trPr>
          <w:trHeight w:val="475"/>
        </w:trPr>
        <w:tc>
          <w:tcPr>
            <w:tcW w:w="4788" w:type="dxa"/>
          </w:tcPr>
          <w:p w14:paraId="354E0049" w14:textId="77777777" w:rsidR="00B73E4D" w:rsidRPr="00065472" w:rsidRDefault="00B73E4D" w:rsidP="00AF1CB7">
            <w:pPr>
              <w:tabs>
                <w:tab w:val="left" w:pos="360"/>
              </w:tabs>
              <w:rPr>
                <w:szCs w:val="22"/>
              </w:rPr>
            </w:pPr>
          </w:p>
          <w:p w14:paraId="0C6DB0D0" w14:textId="77777777" w:rsidR="00B73E4D" w:rsidRPr="00065472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065472">
              <w:rPr>
                <w:szCs w:val="22"/>
              </w:rPr>
              <w:t>Wij adviseren u om eenmaal per …….. jaar een periodieke inspectie op deze installatie uit te laten voeren. Deze inspectiefrequentie is gebaseerd op:</w:t>
            </w:r>
          </w:p>
          <w:p w14:paraId="6724C931" w14:textId="77777777" w:rsidR="00B73E4D" w:rsidRPr="00065472" w:rsidRDefault="00B73E4D" w:rsidP="00AF1CB7">
            <w:pPr>
              <w:tabs>
                <w:tab w:val="left" w:pos="360"/>
              </w:tabs>
              <w:rPr>
                <w:szCs w:val="22"/>
              </w:rPr>
            </w:pPr>
          </w:p>
          <w:p w14:paraId="09474E65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065472">
              <w:rPr>
                <w:szCs w:val="22"/>
              </w:rPr>
              <w:sym w:font="Webdings" w:char="F063"/>
            </w:r>
            <w:r w:rsidRPr="00065472">
              <w:rPr>
                <w:szCs w:val="22"/>
              </w:rPr>
              <w:tab/>
              <w:t>bijlage 62A van NEN 1010: 2007</w:t>
            </w:r>
          </w:p>
          <w:p w14:paraId="0F973A42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065472">
              <w:rPr>
                <w:szCs w:val="22"/>
              </w:rPr>
              <w:sym w:font="Webdings" w:char="F063"/>
            </w:r>
            <w:r w:rsidRPr="00065472">
              <w:rPr>
                <w:szCs w:val="22"/>
              </w:rPr>
              <w:tab/>
              <w:t>overleg met de opdrachtgever</w:t>
            </w:r>
          </w:p>
          <w:p w14:paraId="37A2A6FB" w14:textId="77777777" w:rsidR="00B73E4D" w:rsidRPr="00065472" w:rsidRDefault="00B73E4D" w:rsidP="00AF1CB7">
            <w:pPr>
              <w:tabs>
                <w:tab w:val="left" w:pos="330"/>
                <w:tab w:val="left" w:pos="360"/>
              </w:tabs>
              <w:rPr>
                <w:szCs w:val="22"/>
              </w:rPr>
            </w:pPr>
            <w:r w:rsidRPr="00065472">
              <w:rPr>
                <w:szCs w:val="22"/>
              </w:rPr>
              <w:sym w:font="Webdings" w:char="F063"/>
            </w:r>
            <w:r w:rsidRPr="00065472">
              <w:rPr>
                <w:szCs w:val="22"/>
              </w:rPr>
              <w:tab/>
              <w:t>overleg met de installatieverantwoordelijke</w:t>
            </w:r>
          </w:p>
          <w:p w14:paraId="75ECBD14" w14:textId="77777777" w:rsidR="00B73E4D" w:rsidRPr="00065472" w:rsidRDefault="00B73E4D" w:rsidP="00AF1CB7">
            <w:pPr>
              <w:tabs>
                <w:tab w:val="left" w:pos="360"/>
              </w:tabs>
              <w:rPr>
                <w:szCs w:val="22"/>
              </w:rPr>
            </w:pPr>
          </w:p>
        </w:tc>
        <w:tc>
          <w:tcPr>
            <w:tcW w:w="3684" w:type="dxa"/>
          </w:tcPr>
          <w:p w14:paraId="161E9690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2"/>
              </w:rPr>
            </w:pPr>
          </w:p>
          <w:p w14:paraId="2E82D42D" w14:textId="77777777" w:rsidR="00DE4912" w:rsidRDefault="00B73E4D" w:rsidP="00DE4912">
            <w:pPr>
              <w:tabs>
                <w:tab w:val="left" w:pos="330"/>
              </w:tabs>
              <w:rPr>
                <w:szCs w:val="22"/>
              </w:rPr>
            </w:pPr>
            <w:r w:rsidRPr="00065472">
              <w:rPr>
                <w:szCs w:val="22"/>
              </w:rPr>
              <w:t>De eerstvolgende inspectie moet dan zijn</w:t>
            </w:r>
            <w:r w:rsidR="00DE4912">
              <w:rPr>
                <w:szCs w:val="22"/>
              </w:rPr>
              <w:t xml:space="preserve"> </w:t>
            </w:r>
            <w:r w:rsidRPr="00065472">
              <w:rPr>
                <w:szCs w:val="22"/>
              </w:rPr>
              <w:t>afgerond op:</w:t>
            </w:r>
          </w:p>
          <w:p w14:paraId="6C128F39" w14:textId="77777777" w:rsidR="00DE4912" w:rsidRDefault="00DE4912" w:rsidP="00DE4912">
            <w:pPr>
              <w:tabs>
                <w:tab w:val="left" w:pos="330"/>
              </w:tabs>
              <w:rPr>
                <w:szCs w:val="22"/>
              </w:rPr>
            </w:pPr>
          </w:p>
          <w:p w14:paraId="1F0D657C" w14:textId="77777777" w:rsidR="00DE4912" w:rsidRDefault="00DE4912" w:rsidP="00DE4912">
            <w:pPr>
              <w:tabs>
                <w:tab w:val="left" w:pos="330"/>
              </w:tabs>
              <w:rPr>
                <w:szCs w:val="22"/>
              </w:rPr>
            </w:pPr>
          </w:p>
          <w:p w14:paraId="5FFB0F8D" w14:textId="77777777" w:rsidR="00B73E4D" w:rsidRPr="00065472" w:rsidRDefault="00DE4912" w:rsidP="00DE4912">
            <w:pPr>
              <w:tabs>
                <w:tab w:val="left" w:pos="330"/>
              </w:tabs>
              <w:rPr>
                <w:szCs w:val="22"/>
              </w:rPr>
            </w:pPr>
            <w:r>
              <w:rPr>
                <w:szCs w:val="22"/>
              </w:rPr>
              <w:t xml:space="preserve">                       </w:t>
            </w:r>
            <w:r w:rsidR="00B73E4D" w:rsidRPr="00065472">
              <w:rPr>
                <w:szCs w:val="22"/>
              </w:rPr>
              <w:t>…………………..</w:t>
            </w:r>
          </w:p>
        </w:tc>
      </w:tr>
    </w:tbl>
    <w:p w14:paraId="69F200F0" w14:textId="77777777" w:rsidR="00B73E4D" w:rsidRPr="00065472" w:rsidRDefault="00B73E4D" w:rsidP="00B73E4D">
      <w:pPr>
        <w:tabs>
          <w:tab w:val="left" w:pos="1560"/>
        </w:tabs>
        <w:rPr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50"/>
        <w:gridCol w:w="4122"/>
      </w:tblGrid>
      <w:tr w:rsidR="00B73E4D" w:rsidRPr="00065472" w14:paraId="17164595" w14:textId="77777777" w:rsidTr="00B73E4D">
        <w:tc>
          <w:tcPr>
            <w:tcW w:w="8472" w:type="dxa"/>
            <w:gridSpan w:val="2"/>
          </w:tcPr>
          <w:p w14:paraId="041AE6D6" w14:textId="77777777" w:rsidR="00B73E4D" w:rsidRPr="00065472" w:rsidRDefault="00B73E4D" w:rsidP="00AF1CB7">
            <w:pPr>
              <w:rPr>
                <w:b/>
                <w:szCs w:val="22"/>
              </w:rPr>
            </w:pPr>
            <w:r w:rsidRPr="00065472">
              <w:rPr>
                <w:b/>
                <w:szCs w:val="22"/>
              </w:rPr>
              <w:t>Ondertekening</w:t>
            </w:r>
          </w:p>
        </w:tc>
      </w:tr>
      <w:tr w:rsidR="00B73E4D" w:rsidRPr="00065472" w14:paraId="594E6FFF" w14:textId="77777777" w:rsidTr="00B73E4D">
        <w:trPr>
          <w:trHeight w:val="475"/>
        </w:trPr>
        <w:tc>
          <w:tcPr>
            <w:tcW w:w="4350" w:type="dxa"/>
          </w:tcPr>
          <w:p w14:paraId="4C78348D" w14:textId="77777777" w:rsidR="00B73E4D" w:rsidRPr="00065472" w:rsidRDefault="00B73E4D" w:rsidP="00AF1CB7">
            <w:pPr>
              <w:tabs>
                <w:tab w:val="left" w:pos="330"/>
              </w:tabs>
              <w:rPr>
                <w:sz w:val="16"/>
                <w:szCs w:val="16"/>
              </w:rPr>
            </w:pPr>
            <w:r w:rsidRPr="00065472">
              <w:rPr>
                <w:sz w:val="16"/>
                <w:szCs w:val="16"/>
              </w:rPr>
              <w:t>Aldus opgesteld</w:t>
            </w:r>
          </w:p>
          <w:p w14:paraId="3A84F3BE" w14:textId="77777777" w:rsidR="00B73E4D" w:rsidRPr="00065472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065472">
              <w:rPr>
                <w:szCs w:val="22"/>
              </w:rPr>
              <w:t>te:</w:t>
            </w:r>
          </w:p>
          <w:p w14:paraId="198796CB" w14:textId="77777777" w:rsidR="00B73E4D" w:rsidRPr="00065472" w:rsidRDefault="00B73E4D" w:rsidP="00AF1CB7">
            <w:pPr>
              <w:tabs>
                <w:tab w:val="left" w:pos="360"/>
              </w:tabs>
              <w:rPr>
                <w:szCs w:val="22"/>
              </w:rPr>
            </w:pPr>
          </w:p>
          <w:p w14:paraId="01B0AA43" w14:textId="77777777" w:rsidR="00B73E4D" w:rsidRPr="00065472" w:rsidRDefault="00B73E4D" w:rsidP="00AF1CB7">
            <w:pPr>
              <w:tabs>
                <w:tab w:val="left" w:pos="360"/>
              </w:tabs>
              <w:rPr>
                <w:szCs w:val="22"/>
              </w:rPr>
            </w:pPr>
          </w:p>
        </w:tc>
        <w:tc>
          <w:tcPr>
            <w:tcW w:w="4122" w:type="dxa"/>
          </w:tcPr>
          <w:p w14:paraId="71808EE0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2"/>
              </w:rPr>
            </w:pPr>
          </w:p>
          <w:p w14:paraId="6BF60C9A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065472">
              <w:rPr>
                <w:szCs w:val="22"/>
              </w:rPr>
              <w:t>datum:</w:t>
            </w:r>
          </w:p>
        </w:tc>
      </w:tr>
      <w:tr w:rsidR="00B73E4D" w:rsidRPr="00065472" w14:paraId="5B3A8F00" w14:textId="77777777" w:rsidTr="00B73E4D">
        <w:trPr>
          <w:trHeight w:val="475"/>
        </w:trPr>
        <w:tc>
          <w:tcPr>
            <w:tcW w:w="4350" w:type="dxa"/>
          </w:tcPr>
          <w:p w14:paraId="312B73D0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4"/>
              </w:rPr>
            </w:pPr>
            <w:r w:rsidRPr="00065472">
              <w:rPr>
                <w:sz w:val="16"/>
              </w:rPr>
              <w:t>handtekening inspecteur</w:t>
            </w:r>
          </w:p>
          <w:p w14:paraId="6B06B4CC" w14:textId="77777777" w:rsidR="00B73E4D" w:rsidRPr="00065472" w:rsidRDefault="00B73E4D" w:rsidP="00AF1CB7">
            <w:pPr>
              <w:tabs>
                <w:tab w:val="left" w:pos="360"/>
              </w:tabs>
              <w:rPr>
                <w:szCs w:val="24"/>
              </w:rPr>
            </w:pPr>
          </w:p>
          <w:p w14:paraId="7B52E5D3" w14:textId="77777777" w:rsidR="00B73E4D" w:rsidRPr="00065472" w:rsidRDefault="00B73E4D" w:rsidP="00AF1CB7">
            <w:pPr>
              <w:tabs>
                <w:tab w:val="left" w:pos="360"/>
              </w:tabs>
              <w:rPr>
                <w:szCs w:val="24"/>
              </w:rPr>
            </w:pPr>
          </w:p>
          <w:p w14:paraId="3647C943" w14:textId="77777777" w:rsidR="00B73E4D" w:rsidRPr="00065472" w:rsidRDefault="00B73E4D" w:rsidP="00AF1CB7">
            <w:pPr>
              <w:tabs>
                <w:tab w:val="left" w:pos="360"/>
              </w:tabs>
              <w:rPr>
                <w:szCs w:val="24"/>
              </w:rPr>
            </w:pPr>
          </w:p>
          <w:p w14:paraId="7B00E1AF" w14:textId="77777777" w:rsidR="00B73E4D" w:rsidRPr="00065472" w:rsidRDefault="00B73E4D" w:rsidP="00AF1CB7">
            <w:pPr>
              <w:tabs>
                <w:tab w:val="left" w:pos="360"/>
              </w:tabs>
              <w:rPr>
                <w:szCs w:val="24"/>
              </w:rPr>
            </w:pPr>
          </w:p>
          <w:p w14:paraId="6BDEE850" w14:textId="77777777" w:rsidR="00B73E4D" w:rsidRPr="00065472" w:rsidRDefault="00B73E4D" w:rsidP="00AF1CB7">
            <w:pPr>
              <w:tabs>
                <w:tab w:val="left" w:pos="360"/>
              </w:tabs>
              <w:rPr>
                <w:szCs w:val="22"/>
              </w:rPr>
            </w:pPr>
            <w:r w:rsidRPr="00065472">
              <w:rPr>
                <w:szCs w:val="22"/>
              </w:rPr>
              <w:t>naam:</w:t>
            </w:r>
          </w:p>
          <w:p w14:paraId="61833AEC" w14:textId="77777777" w:rsidR="00B73E4D" w:rsidRPr="00065472" w:rsidRDefault="00B73E4D" w:rsidP="00AF1CB7">
            <w:pPr>
              <w:tabs>
                <w:tab w:val="left" w:pos="360"/>
              </w:tabs>
              <w:rPr>
                <w:sz w:val="4"/>
                <w:szCs w:val="4"/>
              </w:rPr>
            </w:pPr>
          </w:p>
        </w:tc>
        <w:tc>
          <w:tcPr>
            <w:tcW w:w="4122" w:type="dxa"/>
          </w:tcPr>
          <w:p w14:paraId="0278654D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4"/>
              </w:rPr>
            </w:pPr>
            <w:r w:rsidRPr="00065472">
              <w:rPr>
                <w:sz w:val="16"/>
              </w:rPr>
              <w:t>handtekening inspectieverantwoordelijke</w:t>
            </w:r>
          </w:p>
          <w:p w14:paraId="5FD2EE39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4"/>
              </w:rPr>
            </w:pPr>
          </w:p>
          <w:p w14:paraId="3A09E3D7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4"/>
              </w:rPr>
            </w:pPr>
          </w:p>
          <w:p w14:paraId="28768580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4"/>
              </w:rPr>
            </w:pPr>
          </w:p>
          <w:p w14:paraId="65EC4388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4"/>
              </w:rPr>
            </w:pPr>
          </w:p>
          <w:p w14:paraId="33E7B5EA" w14:textId="77777777" w:rsidR="00B73E4D" w:rsidRPr="00065472" w:rsidRDefault="00B73E4D" w:rsidP="00AF1CB7">
            <w:pPr>
              <w:tabs>
                <w:tab w:val="left" w:pos="330"/>
              </w:tabs>
              <w:rPr>
                <w:szCs w:val="22"/>
              </w:rPr>
            </w:pPr>
            <w:r w:rsidRPr="00065472">
              <w:rPr>
                <w:szCs w:val="22"/>
              </w:rPr>
              <w:t>naam:</w:t>
            </w:r>
          </w:p>
        </w:tc>
      </w:tr>
    </w:tbl>
    <w:p w14:paraId="708CC74B" w14:textId="77777777" w:rsidR="00B73E4D" w:rsidRPr="00785DDA" w:rsidRDefault="00B73E4D" w:rsidP="00B73E4D"/>
    <w:p w14:paraId="63C66F58" w14:textId="77777777" w:rsidR="001F3DAB" w:rsidRDefault="001F3DAB">
      <w:pPr>
        <w:overflowPunct/>
        <w:autoSpaceDE/>
        <w:autoSpaceDN/>
        <w:adjustRightInd/>
        <w:textAlignment w:val="auto"/>
        <w:rPr>
          <w:b/>
          <w:sz w:val="28"/>
          <w:lang w:val="nl-NL"/>
        </w:rPr>
      </w:pPr>
    </w:p>
    <w:sectPr w:rsidR="001F3DAB" w:rsidSect="00AF1CB7">
      <w:headerReference w:type="default" r:id="rId18"/>
      <w:footerReference w:type="default" r:id="rId19"/>
      <w:pgSz w:w="11901" w:h="16834"/>
      <w:pgMar w:top="1985" w:right="1298" w:bottom="2002" w:left="226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0C9B7" w14:textId="77777777" w:rsidR="00D45553" w:rsidRDefault="00D45553" w:rsidP="00156CF4">
      <w:r>
        <w:separator/>
      </w:r>
    </w:p>
  </w:endnote>
  <w:endnote w:type="continuationSeparator" w:id="0">
    <w:p w14:paraId="6B9EF2B7" w14:textId="77777777" w:rsidR="00D45553" w:rsidRDefault="00D45553" w:rsidP="00156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C084E" w14:textId="77777777" w:rsidR="00A340DE" w:rsidRDefault="00A340DE" w:rsidP="00AF1CB7">
    <w:pPr>
      <w:pStyle w:val="Voettekst"/>
      <w:tabs>
        <w:tab w:val="clear" w:pos="9072"/>
        <w:tab w:val="right" w:pos="13860"/>
      </w:tabs>
      <w:ind w:left="-720"/>
    </w:pPr>
    <w:r>
      <w:rPr>
        <w:rStyle w:val="Paginanummer"/>
      </w:rPr>
      <w:tab/>
    </w:r>
    <w:r>
      <w:rPr>
        <w:rStyle w:val="Paginanummer"/>
      </w:rPr>
      <w:tab/>
    </w:r>
  </w:p>
  <w:tbl>
    <w:tblPr>
      <w:tblW w:w="5316" w:type="pct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1091"/>
      <w:gridCol w:w="1456"/>
      <w:gridCol w:w="1456"/>
      <w:gridCol w:w="128"/>
      <w:gridCol w:w="581"/>
      <w:gridCol w:w="134"/>
      <w:gridCol w:w="1208"/>
      <w:gridCol w:w="3572"/>
    </w:tblGrid>
    <w:tr w:rsidR="00E96B87" w:rsidRPr="00184BB1" w14:paraId="58A923B5" w14:textId="77777777" w:rsidTr="00E96B87">
      <w:trPr>
        <w:trHeight w:val="267"/>
        <w:tblHeader/>
        <w:jc w:val="center"/>
      </w:trPr>
      <w:tc>
        <w:tcPr>
          <w:tcW w:w="399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1776BE2" w14:textId="77777777" w:rsidR="00E96B87" w:rsidRPr="00184BB1" w:rsidRDefault="00E96B87" w:rsidP="00AF1CB7">
          <w:pPr>
            <w:pStyle w:val="Koptekst"/>
            <w:tabs>
              <w:tab w:val="left" w:pos="708"/>
            </w:tabs>
            <w:spacing w:before="20" w:after="20"/>
            <w:ind w:left="-56"/>
            <w:rPr>
              <w:b/>
              <w:sz w:val="16"/>
              <w:szCs w:val="16"/>
            </w:rPr>
          </w:pPr>
          <w:r w:rsidRPr="00184BB1">
            <w:rPr>
              <w:b/>
              <w:sz w:val="16"/>
              <w:szCs w:val="16"/>
            </w:rPr>
            <w:t xml:space="preserve">  Opsteller</w:t>
          </w:r>
        </w:p>
      </w:tc>
      <w:tc>
        <w:tcPr>
          <w:tcW w:w="793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D7284E2" w14:textId="77777777" w:rsidR="00E96B87" w:rsidRPr="006C6BB8" w:rsidRDefault="00E96B87" w:rsidP="00AF1CB7">
          <w:pPr>
            <w:pStyle w:val="Koptekst"/>
            <w:tabs>
              <w:tab w:val="left" w:pos="708"/>
            </w:tabs>
            <w:spacing w:before="20" w:after="20"/>
            <w:rPr>
              <w:sz w:val="16"/>
              <w:szCs w:val="16"/>
              <w:highlight w:val="lightGray"/>
              <w:lang w:val="en-GB"/>
            </w:rPr>
          </w:pPr>
          <w:r w:rsidRPr="006C6BB8">
            <w:rPr>
              <w:sz w:val="16"/>
              <w:szCs w:val="16"/>
              <w:lang w:val="en-GB"/>
            </w:rPr>
            <w:t>H.C.T.Vos / M.A. Mus</w:t>
          </w:r>
        </w:p>
      </w:tc>
      <w:tc>
        <w:tcPr>
          <w:tcW w:w="793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D60AC65" w14:textId="77777777" w:rsidR="00E96B87" w:rsidRPr="006C6BB8" w:rsidRDefault="00E96B87" w:rsidP="00AF1CB7">
          <w:pPr>
            <w:pStyle w:val="Koptekst"/>
            <w:tabs>
              <w:tab w:val="left" w:pos="708"/>
            </w:tabs>
            <w:spacing w:before="20" w:after="20"/>
            <w:rPr>
              <w:i/>
              <w:sz w:val="16"/>
              <w:szCs w:val="16"/>
              <w:lang w:val="en-GB"/>
            </w:rPr>
          </w:pPr>
          <w:r w:rsidRPr="006C6BB8">
            <w:rPr>
              <w:i/>
              <w:sz w:val="16"/>
              <w:szCs w:val="16"/>
              <w:lang w:val="en-GB"/>
            </w:rPr>
            <w:t xml:space="preserve"> </w:t>
          </w:r>
        </w:p>
      </w:tc>
      <w:tc>
        <w:tcPr>
          <w:tcW w:w="103" w:type="pct"/>
          <w:tcBorders>
            <w:top w:val="nil"/>
            <w:left w:val="single" w:sz="6" w:space="0" w:color="auto"/>
            <w:bottom w:val="nil"/>
            <w:right w:val="single" w:sz="6" w:space="0" w:color="auto"/>
          </w:tcBorders>
          <w:shd w:val="pct10" w:color="auto" w:fill="auto"/>
        </w:tcPr>
        <w:p w14:paraId="20C24D73" w14:textId="77777777" w:rsidR="00E96B87" w:rsidRPr="006C6BB8" w:rsidRDefault="00E96B87" w:rsidP="00AF1CB7">
          <w:pPr>
            <w:pStyle w:val="Koptekst"/>
            <w:tabs>
              <w:tab w:val="left" w:pos="708"/>
            </w:tabs>
            <w:spacing w:before="20" w:after="20"/>
            <w:jc w:val="center"/>
            <w:rPr>
              <w:b/>
              <w:sz w:val="16"/>
              <w:szCs w:val="16"/>
              <w:lang w:val="en-GB"/>
            </w:rPr>
          </w:pPr>
        </w:p>
      </w:tc>
      <w:tc>
        <w:tcPr>
          <w:tcW w:w="338" w:type="pct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5921F570" w14:textId="77777777" w:rsidR="00E96B87" w:rsidRPr="006C6BB8" w:rsidRDefault="00E96B87" w:rsidP="00AF1CB7">
          <w:pPr>
            <w:pStyle w:val="Koptekst"/>
            <w:tabs>
              <w:tab w:val="left" w:pos="708"/>
            </w:tabs>
            <w:spacing w:before="20" w:after="20"/>
            <w:jc w:val="center"/>
            <w:rPr>
              <w:i/>
              <w:sz w:val="16"/>
              <w:szCs w:val="16"/>
              <w:lang w:val="en-GB"/>
            </w:rPr>
          </w:pPr>
        </w:p>
      </w:tc>
      <w:tc>
        <w:tcPr>
          <w:tcW w:w="106" w:type="pct"/>
          <w:tcBorders>
            <w:top w:val="nil"/>
            <w:left w:val="nil"/>
            <w:bottom w:val="nil"/>
            <w:right w:val="single" w:sz="6" w:space="0" w:color="auto"/>
          </w:tcBorders>
          <w:shd w:val="pct10" w:color="auto" w:fill="auto"/>
        </w:tcPr>
        <w:p w14:paraId="06D1C087" w14:textId="77777777" w:rsidR="00E96B87" w:rsidRPr="006C6BB8" w:rsidRDefault="00E96B87" w:rsidP="00AF1CB7">
          <w:pPr>
            <w:pStyle w:val="Koptekst"/>
            <w:tabs>
              <w:tab w:val="left" w:pos="708"/>
            </w:tabs>
            <w:spacing w:before="20" w:after="20"/>
            <w:jc w:val="center"/>
            <w:rPr>
              <w:b/>
              <w:sz w:val="16"/>
              <w:szCs w:val="16"/>
              <w:lang w:val="en-GB"/>
            </w:rPr>
          </w:pPr>
        </w:p>
      </w:tc>
      <w:tc>
        <w:tcPr>
          <w:tcW w:w="575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7D3B1AB" w14:textId="77777777" w:rsidR="00E96B87" w:rsidRPr="00184BB1" w:rsidRDefault="00E96B87" w:rsidP="00AF1CB7">
          <w:pPr>
            <w:pStyle w:val="Koptekst"/>
            <w:tabs>
              <w:tab w:val="left" w:pos="708"/>
            </w:tabs>
            <w:spacing w:before="20" w:after="20"/>
            <w:rPr>
              <w:b/>
              <w:sz w:val="16"/>
              <w:szCs w:val="16"/>
            </w:rPr>
          </w:pPr>
          <w:r w:rsidRPr="00184BB1">
            <w:rPr>
              <w:b/>
              <w:sz w:val="16"/>
              <w:szCs w:val="16"/>
            </w:rPr>
            <w:t>Versie</w:t>
          </w:r>
        </w:p>
      </w:tc>
      <w:tc>
        <w:tcPr>
          <w:tcW w:w="1892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F53B08E" w14:textId="77777777" w:rsidR="00E96B87" w:rsidRPr="00441DD3" w:rsidRDefault="00E96B87" w:rsidP="00B71A4E">
          <w:pPr>
            <w:pStyle w:val="Koptekst"/>
            <w:tabs>
              <w:tab w:val="left" w:pos="708"/>
            </w:tabs>
            <w:spacing w:before="20" w:after="20"/>
            <w:jc w:val="right"/>
            <w:rPr>
              <w:sz w:val="16"/>
            </w:rPr>
          </w:pPr>
          <w:r>
            <w:rPr>
              <w:sz w:val="16"/>
            </w:rPr>
            <w:t>1.0</w:t>
          </w:r>
          <w:r w:rsidRPr="00441DD3">
            <w:rPr>
              <w:sz w:val="16"/>
            </w:rPr>
            <w:t xml:space="preserve">                                </w:t>
          </w:r>
        </w:p>
      </w:tc>
    </w:tr>
    <w:tr w:rsidR="00E96B87" w:rsidRPr="00184BB1" w14:paraId="1027EA96" w14:textId="77777777" w:rsidTr="00E96B87">
      <w:trPr>
        <w:trHeight w:val="20"/>
        <w:tblHeader/>
        <w:jc w:val="center"/>
      </w:trPr>
      <w:tc>
        <w:tcPr>
          <w:tcW w:w="399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CBB4B6" w14:textId="77777777" w:rsidR="00E96B87" w:rsidRPr="00184BB1" w:rsidRDefault="00E96B87" w:rsidP="00AF1CB7">
          <w:pPr>
            <w:pStyle w:val="Koptekst"/>
            <w:tabs>
              <w:tab w:val="left" w:pos="708"/>
            </w:tabs>
            <w:spacing w:before="20" w:after="20"/>
            <w:rPr>
              <w:b/>
              <w:sz w:val="16"/>
              <w:szCs w:val="16"/>
            </w:rPr>
          </w:pPr>
          <w:r w:rsidRPr="00184BB1">
            <w:rPr>
              <w:b/>
              <w:sz w:val="16"/>
              <w:szCs w:val="16"/>
            </w:rPr>
            <w:t xml:space="preserve">Bestandsnaam </w:t>
          </w:r>
        </w:p>
      </w:tc>
      <w:tc>
        <w:tcPr>
          <w:tcW w:w="793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0E0A1C8" w14:textId="77777777" w:rsidR="00E96B87" w:rsidRPr="00184BB1" w:rsidRDefault="00E96B87" w:rsidP="00A340DE">
          <w:pPr>
            <w:pStyle w:val="Koptekst"/>
            <w:tabs>
              <w:tab w:val="left" w:pos="708"/>
            </w:tabs>
            <w:spacing w:before="20" w:after="20"/>
            <w:rPr>
              <w:sz w:val="16"/>
              <w:szCs w:val="16"/>
            </w:rPr>
          </w:pPr>
          <w:r w:rsidRPr="00184BB1">
            <w:rPr>
              <w:sz w:val="16"/>
              <w:szCs w:val="16"/>
            </w:rPr>
            <w:t>4.2</w:t>
          </w:r>
          <w:r>
            <w:rPr>
              <w:sz w:val="16"/>
              <w:szCs w:val="16"/>
            </w:rPr>
            <w:t>.1</w:t>
          </w:r>
          <w:r w:rsidRPr="00184BB1">
            <w:rPr>
              <w:sz w:val="16"/>
              <w:szCs w:val="16"/>
            </w:rPr>
            <w:t xml:space="preserve"> Model </w:t>
          </w:r>
          <w:r>
            <w:rPr>
              <w:sz w:val="16"/>
              <w:szCs w:val="16"/>
            </w:rPr>
            <w:t>standaard inspectieformulier</w:t>
          </w:r>
        </w:p>
      </w:tc>
      <w:tc>
        <w:tcPr>
          <w:tcW w:w="793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AB2C47" w14:textId="77777777" w:rsidR="00E96B87" w:rsidRPr="00184BB1" w:rsidRDefault="00E96B87" w:rsidP="00AF1CB7">
          <w:pPr>
            <w:pStyle w:val="Koptekst"/>
            <w:tabs>
              <w:tab w:val="left" w:pos="708"/>
            </w:tabs>
            <w:spacing w:before="20" w:after="20"/>
            <w:rPr>
              <w:i/>
              <w:sz w:val="16"/>
              <w:szCs w:val="16"/>
            </w:rPr>
          </w:pPr>
          <w:r w:rsidRPr="00184BB1">
            <w:rPr>
              <w:i/>
              <w:sz w:val="16"/>
              <w:szCs w:val="16"/>
            </w:rPr>
            <w:t xml:space="preserve"> </w:t>
          </w:r>
        </w:p>
      </w:tc>
      <w:tc>
        <w:tcPr>
          <w:tcW w:w="103" w:type="pct"/>
          <w:tcBorders>
            <w:top w:val="nil"/>
            <w:left w:val="single" w:sz="6" w:space="0" w:color="auto"/>
            <w:bottom w:val="nil"/>
            <w:right w:val="single" w:sz="6" w:space="0" w:color="auto"/>
          </w:tcBorders>
          <w:shd w:val="pct10" w:color="auto" w:fill="auto"/>
        </w:tcPr>
        <w:p w14:paraId="75CE8997" w14:textId="77777777" w:rsidR="00E96B87" w:rsidRPr="00184BB1" w:rsidRDefault="00E96B87" w:rsidP="00AF1CB7">
          <w:pPr>
            <w:pStyle w:val="Koptekst"/>
            <w:tabs>
              <w:tab w:val="left" w:pos="708"/>
            </w:tabs>
            <w:spacing w:before="20" w:after="20"/>
            <w:jc w:val="center"/>
            <w:rPr>
              <w:b/>
              <w:sz w:val="16"/>
              <w:szCs w:val="16"/>
            </w:rPr>
          </w:pPr>
        </w:p>
      </w:tc>
      <w:tc>
        <w:tcPr>
          <w:tcW w:w="338" w:type="pct"/>
          <w:tcBorders>
            <w:top w:val="nil"/>
            <w:left w:val="single" w:sz="6" w:space="0" w:color="auto"/>
            <w:bottom w:val="nil"/>
            <w:right w:val="single" w:sz="6" w:space="0" w:color="auto"/>
          </w:tcBorders>
        </w:tcPr>
        <w:p w14:paraId="0F815D72" w14:textId="77777777" w:rsidR="00E96B87" w:rsidRPr="00184BB1" w:rsidRDefault="00E96B87" w:rsidP="00AF1CB7">
          <w:pPr>
            <w:pStyle w:val="Koptekst"/>
            <w:tabs>
              <w:tab w:val="left" w:pos="708"/>
            </w:tabs>
            <w:spacing w:before="20" w:after="20"/>
            <w:jc w:val="center"/>
            <w:rPr>
              <w:i/>
              <w:sz w:val="16"/>
              <w:szCs w:val="16"/>
            </w:rPr>
          </w:pPr>
        </w:p>
      </w:tc>
      <w:tc>
        <w:tcPr>
          <w:tcW w:w="106" w:type="pct"/>
          <w:tcBorders>
            <w:top w:val="nil"/>
            <w:left w:val="single" w:sz="6" w:space="0" w:color="auto"/>
            <w:bottom w:val="nil"/>
            <w:right w:val="single" w:sz="6" w:space="0" w:color="auto"/>
          </w:tcBorders>
          <w:shd w:val="pct10" w:color="auto" w:fill="auto"/>
        </w:tcPr>
        <w:p w14:paraId="70EA8DFE" w14:textId="77777777" w:rsidR="00E96B87" w:rsidRPr="00184BB1" w:rsidRDefault="00E96B87" w:rsidP="00AF1CB7">
          <w:pPr>
            <w:pStyle w:val="Koptekst"/>
            <w:tabs>
              <w:tab w:val="left" w:pos="708"/>
            </w:tabs>
            <w:spacing w:before="20" w:after="20"/>
            <w:jc w:val="center"/>
            <w:rPr>
              <w:b/>
              <w:sz w:val="16"/>
              <w:szCs w:val="16"/>
            </w:rPr>
          </w:pPr>
        </w:p>
      </w:tc>
      <w:tc>
        <w:tcPr>
          <w:tcW w:w="575" w:type="pct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71563039" w14:textId="77777777" w:rsidR="00E96B87" w:rsidRPr="00184BB1" w:rsidRDefault="00E96B87" w:rsidP="00AF1CB7">
          <w:pPr>
            <w:pStyle w:val="Koptekst"/>
            <w:tabs>
              <w:tab w:val="left" w:pos="708"/>
            </w:tabs>
            <w:spacing w:before="20" w:after="20"/>
            <w:rPr>
              <w:b/>
              <w:sz w:val="16"/>
              <w:szCs w:val="16"/>
            </w:rPr>
          </w:pPr>
          <w:r w:rsidRPr="00184BB1">
            <w:rPr>
              <w:b/>
              <w:sz w:val="16"/>
              <w:szCs w:val="16"/>
            </w:rPr>
            <w:t>Datum aanmaak</w:t>
          </w:r>
        </w:p>
      </w:tc>
      <w:tc>
        <w:tcPr>
          <w:tcW w:w="1892" w:type="pct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1284EA94" w14:textId="77777777" w:rsidR="00E96B87" w:rsidRPr="00441DD3" w:rsidRDefault="00E96B87" w:rsidP="00B71A4E">
          <w:pPr>
            <w:pStyle w:val="Koptekst"/>
            <w:tabs>
              <w:tab w:val="left" w:pos="708"/>
            </w:tabs>
            <w:spacing w:before="20" w:after="20"/>
            <w:ind w:left="-1" w:firstLine="1"/>
            <w:jc w:val="right"/>
            <w:rPr>
              <w:sz w:val="16"/>
            </w:rPr>
          </w:pPr>
          <w:r>
            <w:rPr>
              <w:sz w:val="16"/>
            </w:rPr>
            <w:t>14-02</w:t>
          </w:r>
          <w:r w:rsidRPr="00441DD3">
            <w:rPr>
              <w:sz w:val="16"/>
            </w:rPr>
            <w:t>-201</w:t>
          </w:r>
          <w:r>
            <w:rPr>
              <w:sz w:val="16"/>
            </w:rPr>
            <w:t>4</w:t>
          </w:r>
        </w:p>
      </w:tc>
    </w:tr>
    <w:tr w:rsidR="00E96B87" w:rsidRPr="00184BB1" w14:paraId="7AD36089" w14:textId="77777777" w:rsidTr="00E96B87">
      <w:trPr>
        <w:trHeight w:val="20"/>
        <w:tblHeader/>
        <w:jc w:val="center"/>
      </w:trPr>
      <w:tc>
        <w:tcPr>
          <w:tcW w:w="399" w:type="pct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665F4685" w14:textId="77777777" w:rsidR="00E96B87" w:rsidRPr="00184BB1" w:rsidRDefault="00E96B87" w:rsidP="00AF1CB7">
          <w:pPr>
            <w:pStyle w:val="Koptekst"/>
            <w:tabs>
              <w:tab w:val="left" w:pos="708"/>
            </w:tabs>
            <w:spacing w:before="20" w:after="20"/>
            <w:rPr>
              <w:b/>
              <w:sz w:val="16"/>
              <w:szCs w:val="16"/>
            </w:rPr>
          </w:pPr>
        </w:p>
      </w:tc>
      <w:tc>
        <w:tcPr>
          <w:tcW w:w="793" w:type="pct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702147D6" w14:textId="77777777" w:rsidR="00E96B87" w:rsidRPr="00184BB1" w:rsidRDefault="00E96B87" w:rsidP="00AF1CB7">
          <w:pPr>
            <w:pStyle w:val="Koptekst"/>
            <w:tabs>
              <w:tab w:val="left" w:pos="708"/>
            </w:tabs>
            <w:spacing w:before="20" w:after="20"/>
            <w:rPr>
              <w:i/>
              <w:sz w:val="16"/>
              <w:szCs w:val="16"/>
            </w:rPr>
          </w:pPr>
        </w:p>
      </w:tc>
      <w:tc>
        <w:tcPr>
          <w:tcW w:w="793" w:type="pct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47CDCFAF" w14:textId="77777777" w:rsidR="00E96B87" w:rsidRPr="00184BB1" w:rsidRDefault="00E96B87" w:rsidP="00AF1CB7">
          <w:pPr>
            <w:pStyle w:val="Koptekst"/>
            <w:tabs>
              <w:tab w:val="left" w:pos="708"/>
            </w:tabs>
            <w:spacing w:before="20" w:after="20"/>
            <w:rPr>
              <w:i/>
              <w:sz w:val="16"/>
              <w:szCs w:val="16"/>
            </w:rPr>
          </w:pPr>
        </w:p>
      </w:tc>
      <w:tc>
        <w:tcPr>
          <w:tcW w:w="103" w:type="pct"/>
          <w:tcBorders>
            <w:top w:val="nil"/>
            <w:left w:val="single" w:sz="6" w:space="0" w:color="auto"/>
            <w:bottom w:val="nil"/>
            <w:right w:val="single" w:sz="6" w:space="0" w:color="auto"/>
          </w:tcBorders>
          <w:shd w:val="pct10" w:color="auto" w:fill="auto"/>
        </w:tcPr>
        <w:p w14:paraId="3DA5387A" w14:textId="77777777" w:rsidR="00E96B87" w:rsidRPr="00184BB1" w:rsidRDefault="00E96B87" w:rsidP="00AF1CB7">
          <w:pPr>
            <w:pStyle w:val="Koptekst"/>
            <w:tabs>
              <w:tab w:val="left" w:pos="708"/>
            </w:tabs>
            <w:spacing w:before="20" w:after="20"/>
            <w:jc w:val="center"/>
            <w:rPr>
              <w:b/>
              <w:sz w:val="16"/>
              <w:szCs w:val="16"/>
            </w:rPr>
          </w:pPr>
        </w:p>
      </w:tc>
      <w:tc>
        <w:tcPr>
          <w:tcW w:w="338" w:type="pct"/>
          <w:tcBorders>
            <w:top w:val="nil"/>
            <w:left w:val="single" w:sz="6" w:space="0" w:color="auto"/>
            <w:bottom w:val="nil"/>
            <w:right w:val="single" w:sz="6" w:space="0" w:color="auto"/>
          </w:tcBorders>
        </w:tcPr>
        <w:p w14:paraId="06747A3D" w14:textId="77777777" w:rsidR="00E96B87" w:rsidRPr="00184BB1" w:rsidRDefault="00E96B87" w:rsidP="00AF1CB7">
          <w:pPr>
            <w:pStyle w:val="Koptekst"/>
            <w:tabs>
              <w:tab w:val="left" w:pos="708"/>
            </w:tabs>
            <w:spacing w:before="20" w:after="20"/>
            <w:jc w:val="center"/>
            <w:rPr>
              <w:i/>
              <w:sz w:val="16"/>
              <w:szCs w:val="16"/>
            </w:rPr>
          </w:pPr>
        </w:p>
      </w:tc>
      <w:tc>
        <w:tcPr>
          <w:tcW w:w="106" w:type="pct"/>
          <w:tcBorders>
            <w:top w:val="nil"/>
            <w:left w:val="single" w:sz="6" w:space="0" w:color="auto"/>
            <w:bottom w:val="nil"/>
            <w:right w:val="single" w:sz="6" w:space="0" w:color="auto"/>
          </w:tcBorders>
          <w:shd w:val="pct10" w:color="auto" w:fill="auto"/>
        </w:tcPr>
        <w:p w14:paraId="3D822870" w14:textId="77777777" w:rsidR="00E96B87" w:rsidRPr="00184BB1" w:rsidRDefault="00E96B87" w:rsidP="00AF1CB7">
          <w:pPr>
            <w:pStyle w:val="Koptekst"/>
            <w:tabs>
              <w:tab w:val="left" w:pos="708"/>
            </w:tabs>
            <w:spacing w:before="20" w:after="20"/>
            <w:jc w:val="center"/>
            <w:rPr>
              <w:b/>
              <w:sz w:val="16"/>
              <w:szCs w:val="16"/>
            </w:rPr>
          </w:pPr>
        </w:p>
      </w:tc>
      <w:tc>
        <w:tcPr>
          <w:tcW w:w="575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55625F5" w14:textId="77777777" w:rsidR="00E96B87" w:rsidRPr="00184BB1" w:rsidRDefault="00E96B87" w:rsidP="00AF1CB7">
          <w:pPr>
            <w:pStyle w:val="Koptekst"/>
            <w:tabs>
              <w:tab w:val="left" w:pos="708"/>
            </w:tabs>
            <w:spacing w:before="20" w:after="20"/>
            <w:rPr>
              <w:b/>
              <w:sz w:val="16"/>
              <w:szCs w:val="16"/>
            </w:rPr>
          </w:pPr>
          <w:r w:rsidRPr="00184BB1">
            <w:rPr>
              <w:b/>
              <w:sz w:val="16"/>
              <w:szCs w:val="16"/>
            </w:rPr>
            <w:t>Documentstatus</w:t>
          </w:r>
        </w:p>
      </w:tc>
      <w:tc>
        <w:tcPr>
          <w:tcW w:w="1892" w:type="pct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14FAF69B" w14:textId="77777777" w:rsidR="00E96B87" w:rsidRPr="00441DD3" w:rsidRDefault="00E96B87" w:rsidP="00B71A4E">
          <w:pPr>
            <w:pStyle w:val="Koptekst"/>
            <w:tabs>
              <w:tab w:val="clear" w:pos="4536"/>
              <w:tab w:val="clear" w:pos="9072"/>
              <w:tab w:val="left" w:pos="1560"/>
            </w:tabs>
            <w:spacing w:before="20" w:after="20"/>
            <w:ind w:firstLine="284"/>
            <w:jc w:val="right"/>
            <w:rPr>
              <w:i/>
              <w:sz w:val="16"/>
            </w:rPr>
          </w:pPr>
          <w:r w:rsidRPr="00441DD3">
            <w:rPr>
              <w:sz w:val="16"/>
            </w:rPr>
            <w:t xml:space="preserve">   </w:t>
          </w:r>
          <w:r>
            <w:rPr>
              <w:sz w:val="16"/>
            </w:rPr>
            <w:t>Definitief</w:t>
          </w:r>
        </w:p>
      </w:tc>
    </w:tr>
    <w:tr w:rsidR="00A340DE" w:rsidRPr="00184BB1" w14:paraId="0D909A6F" w14:textId="77777777" w:rsidTr="00E96B87">
      <w:trPr>
        <w:trHeight w:val="20"/>
        <w:tblHeader/>
        <w:jc w:val="center"/>
      </w:trPr>
      <w:tc>
        <w:tcPr>
          <w:tcW w:w="399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A2B6BDF" w14:textId="77777777" w:rsidR="00A340DE" w:rsidRPr="00184BB1" w:rsidRDefault="00A340DE" w:rsidP="00AF1CB7">
          <w:pPr>
            <w:pStyle w:val="Koptekst"/>
            <w:tabs>
              <w:tab w:val="left" w:pos="708"/>
            </w:tabs>
            <w:spacing w:before="20" w:after="20"/>
            <w:jc w:val="right"/>
            <w:rPr>
              <w:b/>
              <w:sz w:val="16"/>
              <w:szCs w:val="16"/>
            </w:rPr>
          </w:pPr>
        </w:p>
      </w:tc>
      <w:tc>
        <w:tcPr>
          <w:tcW w:w="793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D6067B" w14:textId="77777777" w:rsidR="00A340DE" w:rsidRPr="00184BB1" w:rsidRDefault="00A340DE" w:rsidP="00AF1CB7">
          <w:pPr>
            <w:pStyle w:val="Koptekst"/>
            <w:tabs>
              <w:tab w:val="left" w:pos="708"/>
            </w:tabs>
            <w:spacing w:before="20" w:after="20"/>
            <w:rPr>
              <w:i/>
              <w:sz w:val="16"/>
              <w:szCs w:val="16"/>
            </w:rPr>
          </w:pPr>
        </w:p>
      </w:tc>
      <w:tc>
        <w:tcPr>
          <w:tcW w:w="793" w:type="pc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C36690" w14:textId="77777777" w:rsidR="00A340DE" w:rsidRPr="00184BB1" w:rsidRDefault="00A340DE" w:rsidP="00AF1CB7">
          <w:pPr>
            <w:pStyle w:val="Koptekst"/>
            <w:tabs>
              <w:tab w:val="left" w:pos="708"/>
            </w:tabs>
            <w:spacing w:before="20" w:after="20"/>
            <w:rPr>
              <w:i/>
              <w:sz w:val="16"/>
              <w:szCs w:val="16"/>
            </w:rPr>
          </w:pPr>
        </w:p>
      </w:tc>
      <w:tc>
        <w:tcPr>
          <w:tcW w:w="103" w:type="pct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  <w:shd w:val="pct10" w:color="auto" w:fill="auto"/>
        </w:tcPr>
        <w:p w14:paraId="3A427FE6" w14:textId="77777777" w:rsidR="00A340DE" w:rsidRPr="00184BB1" w:rsidRDefault="00A340DE" w:rsidP="00AF1CB7">
          <w:pPr>
            <w:pStyle w:val="Koptekst"/>
            <w:tabs>
              <w:tab w:val="left" w:pos="708"/>
            </w:tabs>
            <w:spacing w:before="20" w:after="20"/>
            <w:jc w:val="center"/>
            <w:rPr>
              <w:b/>
              <w:sz w:val="16"/>
              <w:szCs w:val="16"/>
            </w:rPr>
          </w:pPr>
        </w:p>
      </w:tc>
      <w:tc>
        <w:tcPr>
          <w:tcW w:w="338" w:type="pct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316F60" w14:textId="77777777" w:rsidR="00A340DE" w:rsidRPr="00184BB1" w:rsidRDefault="00A340DE" w:rsidP="00AF1CB7">
          <w:pPr>
            <w:pStyle w:val="Koptekst"/>
            <w:tabs>
              <w:tab w:val="left" w:pos="708"/>
            </w:tabs>
            <w:spacing w:before="20" w:after="20"/>
            <w:jc w:val="center"/>
            <w:rPr>
              <w:i/>
              <w:sz w:val="16"/>
              <w:szCs w:val="16"/>
            </w:rPr>
          </w:pPr>
        </w:p>
      </w:tc>
      <w:tc>
        <w:tcPr>
          <w:tcW w:w="106" w:type="pct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  <w:shd w:val="pct10" w:color="auto" w:fill="auto"/>
        </w:tcPr>
        <w:p w14:paraId="178A8108" w14:textId="77777777" w:rsidR="00A340DE" w:rsidRPr="00184BB1" w:rsidRDefault="00A340DE" w:rsidP="00AF1CB7">
          <w:pPr>
            <w:pStyle w:val="Koptekst"/>
            <w:tabs>
              <w:tab w:val="left" w:pos="708"/>
            </w:tabs>
            <w:spacing w:before="20" w:after="20"/>
            <w:jc w:val="center"/>
            <w:rPr>
              <w:b/>
              <w:sz w:val="16"/>
              <w:szCs w:val="16"/>
            </w:rPr>
          </w:pPr>
        </w:p>
      </w:tc>
      <w:tc>
        <w:tcPr>
          <w:tcW w:w="575" w:type="pct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784CA80" w14:textId="77777777" w:rsidR="00A340DE" w:rsidRPr="00184BB1" w:rsidRDefault="00A340DE" w:rsidP="00487ED2">
          <w:pPr>
            <w:pStyle w:val="Koptekst"/>
            <w:tabs>
              <w:tab w:val="left" w:pos="708"/>
            </w:tabs>
            <w:spacing w:before="20" w:after="20"/>
            <w:rPr>
              <w:b/>
              <w:sz w:val="16"/>
              <w:szCs w:val="16"/>
            </w:rPr>
          </w:pPr>
          <w:r w:rsidRPr="00184BB1">
            <w:rPr>
              <w:b/>
              <w:sz w:val="16"/>
              <w:szCs w:val="16"/>
            </w:rPr>
            <w:t>Pagina</w:t>
          </w:r>
        </w:p>
      </w:tc>
      <w:tc>
        <w:tcPr>
          <w:tcW w:w="1892" w:type="pct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C596BFC" w14:textId="77777777" w:rsidR="00A340DE" w:rsidRPr="00184BB1" w:rsidRDefault="00A340DE" w:rsidP="00487ED2">
          <w:pPr>
            <w:pStyle w:val="Koptekst"/>
            <w:tabs>
              <w:tab w:val="left" w:pos="708"/>
            </w:tabs>
            <w:spacing w:before="20" w:after="20"/>
            <w:jc w:val="right"/>
            <w:rPr>
              <w:sz w:val="16"/>
              <w:szCs w:val="16"/>
            </w:rPr>
          </w:pPr>
          <w:r w:rsidRPr="00184BB1">
            <w:rPr>
              <w:sz w:val="16"/>
              <w:szCs w:val="16"/>
            </w:rPr>
            <w:fldChar w:fldCharType="begin"/>
          </w:r>
          <w:r w:rsidRPr="00184BB1">
            <w:rPr>
              <w:sz w:val="16"/>
              <w:szCs w:val="16"/>
            </w:rPr>
            <w:instrText xml:space="preserve"> PAGE   \* MERGEFORMAT </w:instrText>
          </w:r>
          <w:r w:rsidRPr="00184BB1">
            <w:rPr>
              <w:sz w:val="16"/>
              <w:szCs w:val="16"/>
            </w:rPr>
            <w:fldChar w:fldCharType="separate"/>
          </w:r>
          <w:r w:rsidR="00E96B87">
            <w:rPr>
              <w:noProof/>
              <w:sz w:val="16"/>
              <w:szCs w:val="16"/>
            </w:rPr>
            <w:t>9</w:t>
          </w:r>
          <w:r w:rsidRPr="00184BB1">
            <w:rPr>
              <w:sz w:val="16"/>
              <w:szCs w:val="16"/>
            </w:rPr>
            <w:fldChar w:fldCharType="end"/>
          </w:r>
          <w:r w:rsidRPr="00184BB1">
            <w:rPr>
              <w:sz w:val="16"/>
              <w:szCs w:val="16"/>
            </w:rPr>
            <w:t xml:space="preserve"> van </w:t>
          </w:r>
          <w:r w:rsidRPr="00184BB1">
            <w:rPr>
              <w:sz w:val="16"/>
              <w:szCs w:val="16"/>
            </w:rPr>
            <w:fldChar w:fldCharType="begin"/>
          </w:r>
          <w:r w:rsidRPr="00184BB1">
            <w:rPr>
              <w:sz w:val="16"/>
              <w:szCs w:val="16"/>
            </w:rPr>
            <w:instrText xml:space="preserve"> NUMPAGES   \* MERGEFORMAT </w:instrText>
          </w:r>
          <w:r w:rsidRPr="00184BB1">
            <w:rPr>
              <w:sz w:val="16"/>
              <w:szCs w:val="16"/>
            </w:rPr>
            <w:fldChar w:fldCharType="separate"/>
          </w:r>
          <w:r w:rsidR="00E96B87">
            <w:rPr>
              <w:noProof/>
              <w:sz w:val="16"/>
              <w:szCs w:val="16"/>
            </w:rPr>
            <w:t>11</w:t>
          </w:r>
          <w:r w:rsidRPr="00184BB1">
            <w:rPr>
              <w:sz w:val="16"/>
              <w:szCs w:val="16"/>
            </w:rPr>
            <w:fldChar w:fldCharType="end"/>
          </w:r>
        </w:p>
      </w:tc>
    </w:tr>
  </w:tbl>
  <w:p w14:paraId="7F815FC6" w14:textId="77777777" w:rsidR="00A340DE" w:rsidRDefault="00A340DE" w:rsidP="00AF1CB7">
    <w:pPr>
      <w:pStyle w:val="Voettekst"/>
      <w:rPr>
        <w:sz w:val="22"/>
      </w:rPr>
    </w:pPr>
  </w:p>
  <w:p w14:paraId="21442BC3" w14:textId="77777777" w:rsidR="00A340DE" w:rsidRDefault="00A340DE" w:rsidP="00AF1CB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70B7D" w14:textId="77777777" w:rsidR="00A340DE" w:rsidRPr="00C01E5F" w:rsidRDefault="00A340DE" w:rsidP="00AF1CB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896E3" w14:textId="77777777" w:rsidR="00A340DE" w:rsidRPr="00A63992" w:rsidRDefault="00A340DE" w:rsidP="00156CF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83FF1" w14:textId="77777777" w:rsidR="00D45553" w:rsidRDefault="00D45553" w:rsidP="00156CF4">
      <w:r>
        <w:separator/>
      </w:r>
    </w:p>
  </w:footnote>
  <w:footnote w:type="continuationSeparator" w:id="0">
    <w:p w14:paraId="6C523C4C" w14:textId="77777777" w:rsidR="00D45553" w:rsidRDefault="00D45553" w:rsidP="00156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7F501" w14:textId="77777777" w:rsidR="00A340DE" w:rsidRDefault="00D45553">
    <w:pPr>
      <w:pStyle w:val="Koptekst"/>
    </w:pPr>
    <w:r>
      <w:rPr>
        <w:noProof/>
      </w:rPr>
      <w:pict w14:anchorId="0BF631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alt="" style="position:absolute;margin-left:0;margin-top:0;width:524.4pt;height:149.8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BB55A" w14:textId="118F2F59" w:rsidR="00A340DE" w:rsidRDefault="00A340DE" w:rsidP="00AF1CB7">
    <w:pPr>
      <w:pStyle w:val="Koptekst"/>
      <w:rPr>
        <w:noProof/>
      </w:rPr>
    </w:pPr>
  </w:p>
  <w:p w14:paraId="106928D9" w14:textId="77777777" w:rsidR="00A340DE" w:rsidRDefault="00A340DE" w:rsidP="00E96B87">
    <w:pPr>
      <w:pStyle w:val="Koptekst"/>
      <w:jc w:val="center"/>
      <w:rPr>
        <w:noProof/>
        <w:sz w:val="15"/>
      </w:rPr>
    </w:pPr>
  </w:p>
  <w:p w14:paraId="2D50B692" w14:textId="77777777" w:rsidR="00A340DE" w:rsidRPr="00AF1CB7" w:rsidRDefault="00A340DE" w:rsidP="00AF1CB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5181E" w14:textId="77777777" w:rsidR="00A340DE" w:rsidRPr="00E95362" w:rsidRDefault="00A3480D" w:rsidP="00AF1CB7">
    <w:pPr>
      <w:tabs>
        <w:tab w:val="left" w:pos="6379"/>
      </w:tabs>
      <w:jc w:val="both"/>
      <w:rPr>
        <w:noProof/>
      </w:rPr>
    </w:pPr>
    <w:r>
      <w:rPr>
        <w:noProof/>
      </w:rPr>
      <w:drawing>
        <wp:inline distT="0" distB="0" distL="0" distR="0" wp14:anchorId="1F313C53" wp14:editId="3EE3F16D">
          <wp:extent cx="1654810" cy="471805"/>
          <wp:effectExtent l="0" t="0" r="0" b="0"/>
          <wp:docPr id="1" name="Afbeelding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4810" cy="471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340DE" w:rsidRPr="00E95362">
      <w:rPr>
        <w:noProof/>
      </w:rPr>
      <w:tab/>
    </w:r>
    <w:r w:rsidR="00A340DE">
      <w:rPr>
        <w:noProof/>
      </w:rPr>
      <w:t>Model I-L</w:t>
    </w:r>
  </w:p>
  <w:p w14:paraId="575AFAC8" w14:textId="77777777" w:rsidR="00A340DE" w:rsidRDefault="00A340DE" w:rsidP="00AF1CB7">
    <w:pPr>
      <w:pStyle w:val="Koptekst"/>
      <w:ind w:left="-113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F9BDA" w14:textId="59A5AB49" w:rsidR="00A340DE" w:rsidRDefault="00A340DE">
    <w:pPr>
      <w:pStyle w:val="Ko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B7B9E" w14:textId="43A8F13A" w:rsidR="00A340DE" w:rsidRDefault="00A340DE" w:rsidP="00156CF4">
    <w:pPr>
      <w:pStyle w:val="Koptekst"/>
      <w:rPr>
        <w:noProof/>
      </w:rPr>
    </w:pPr>
  </w:p>
  <w:p w14:paraId="705223A7" w14:textId="77777777" w:rsidR="00A340DE" w:rsidRDefault="00A340DE" w:rsidP="00156CF4">
    <w:pPr>
      <w:pStyle w:val="Koptekst"/>
      <w:rPr>
        <w:noProof/>
        <w:sz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ED2A79"/>
    <w:multiLevelType w:val="hybridMultilevel"/>
    <w:tmpl w:val="5F6E57B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902235C"/>
    <w:multiLevelType w:val="hybridMultilevel"/>
    <w:tmpl w:val="96B8808A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4EF2285"/>
    <w:multiLevelType w:val="hybridMultilevel"/>
    <w:tmpl w:val="7BF6ECFC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C794952"/>
    <w:multiLevelType w:val="hybridMultilevel"/>
    <w:tmpl w:val="43E87A0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6C60777"/>
    <w:multiLevelType w:val="multilevel"/>
    <w:tmpl w:val="466AC4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  <w:caps/>
        <w:sz w:val="3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70F01A0"/>
    <w:multiLevelType w:val="multilevel"/>
    <w:tmpl w:val="C26AFE6C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  <w:b/>
        <w:i w:val="0"/>
        <w:caps/>
        <w:sz w:val="32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402486603">
    <w:abstractNumId w:val="3"/>
  </w:num>
  <w:num w:numId="2" w16cid:durableId="1099791491">
    <w:abstractNumId w:val="0"/>
  </w:num>
  <w:num w:numId="3" w16cid:durableId="1777167169">
    <w:abstractNumId w:val="2"/>
  </w:num>
  <w:num w:numId="4" w16cid:durableId="1467240025">
    <w:abstractNumId w:val="1"/>
  </w:num>
  <w:num w:numId="5" w16cid:durableId="1860506551">
    <w:abstractNumId w:val="5"/>
  </w:num>
  <w:num w:numId="6" w16cid:durableId="1121876335">
    <w:abstractNumId w:val="5"/>
    <w:lvlOverride w:ilvl="0">
      <w:lvl w:ilvl="0">
        <w:start w:val="1"/>
        <w:numFmt w:val="decimal"/>
        <w:pStyle w:val="Kop1"/>
        <w:lvlText w:val="%1"/>
        <w:lvlJc w:val="left"/>
        <w:pPr>
          <w:ind w:left="432" w:hanging="432"/>
        </w:pPr>
        <w:rPr>
          <w:rFonts w:hint="default"/>
          <w:b/>
          <w:i w:val="0"/>
          <w:caps/>
          <w:sz w:val="3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upperLetter"/>
        <w:pStyle w:val="Kop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Kop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Kop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Kop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7" w16cid:durableId="1474328199">
    <w:abstractNumId w:val="4"/>
  </w:num>
  <w:num w:numId="8" w16cid:durableId="1841963886">
    <w:abstractNumId w:val="5"/>
    <w:lvlOverride w:ilvl="0">
      <w:lvl w:ilvl="0">
        <w:start w:val="1"/>
        <w:numFmt w:val="decimal"/>
        <w:pStyle w:val="Kop1"/>
        <w:lvlText w:val="%1"/>
        <w:lvlJc w:val="left"/>
        <w:pPr>
          <w:ind w:left="432" w:hanging="432"/>
        </w:pPr>
        <w:rPr>
          <w:rFonts w:hint="default"/>
          <w:b/>
          <w:i w:val="0"/>
          <w:caps/>
          <w:sz w:val="3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upperLetter"/>
        <w:pStyle w:val="Kop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Kop5"/>
        <w:lvlText w:val="%1.%2.%3.%4%5"/>
        <w:lvlJc w:val="left"/>
        <w:pPr>
          <w:ind w:left="0" w:firstLine="0"/>
        </w:pPr>
        <w:rPr>
          <w:rFonts w:cs="Times New Roman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decimal"/>
        <w:pStyle w:val="Kop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Kop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9" w16cid:durableId="382221443">
    <w:abstractNumId w:val="5"/>
    <w:lvlOverride w:ilvl="0">
      <w:lvl w:ilvl="0">
        <w:start w:val="1"/>
        <w:numFmt w:val="decimal"/>
        <w:pStyle w:val="Kop1"/>
        <w:lvlText w:val="%1"/>
        <w:lvlJc w:val="left"/>
        <w:pPr>
          <w:ind w:left="432" w:hanging="432"/>
        </w:pPr>
        <w:rPr>
          <w:rFonts w:hint="default"/>
          <w:b/>
          <w:i w:val="0"/>
          <w:caps/>
          <w:sz w:val="3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upperLetter"/>
        <w:pStyle w:val="Kop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Kop5"/>
        <w:lvlText w:val="%1.%2.%3.%4.%5"/>
        <w:lvlJc w:val="left"/>
        <w:pPr>
          <w:ind w:left="1008" w:hanging="1008"/>
        </w:pPr>
        <w:rPr>
          <w:rFonts w:cs="Times New Roman" w:hint="default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decimal"/>
        <w:pStyle w:val="Kop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Kop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0" w16cid:durableId="42808526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fr-FR" w:vendorID="64" w:dllVersion="6" w:nlCheck="1" w:checkStyle="1"/>
  <w:activeWritingStyle w:appName="MSWord" w:lang="nl-NL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leurAfdwingen" w:val="Y"/>
    <w:docVar w:name="LogoVersion" w:val="2"/>
    <w:docVar w:name="MainLogo" w:val="0G"/>
    <w:docVar w:name="MD_CreationDocumentClientVersion" w:val="3.7.1.544"/>
    <w:docVar w:name="MD_CreationProjectVersion" w:val="3.0.1221 Final"/>
    <w:docVar w:name="MD_CreationWindowsLanguage" w:val="1043"/>
    <w:docVar w:name="MD_CreationWindowsVersion" w:val="5.1.2600 Service Pack 3"/>
    <w:docVar w:name="MD_CreationWordLanguage" w:val="1043"/>
    <w:docVar w:name="MD_CreationWordVersion" w:val="10.0"/>
    <w:docVar w:name="MD_DocumentLanguage" w:val="1043"/>
    <w:docVar w:name="MD_LastModifiedDocumentClientVersion" w:val="3.7.1.544"/>
    <w:docVar w:name="MD_LastModifiedProjectVersion" w:val="3.0.1221 Final"/>
    <w:docVar w:name="MD_LastModifiedWindowsLanguage" w:val="1043"/>
    <w:docVar w:name="MD_LastModifiedWindowsVersion" w:val="5.1.2600 Service Pack 3"/>
    <w:docVar w:name="MD_LastModifiedWordLanguage" w:val="1043"/>
    <w:docVar w:name="MD_LastModifiedWordVersion" w:val="10.0"/>
    <w:docVar w:name="MD_PapertypeIsPrePrint" w:val="N"/>
    <w:docVar w:name="MD_Projectname" w:val="Gemeentewerken Rotterdam"/>
    <w:docVar w:name="MD_SystemID" w:val="{57947A60-A01E-44F0-9D67-900E1DA518B3}"/>
    <w:docVar w:name="MD_TemplateName" w:val="Notitie"/>
  </w:docVars>
  <w:rsids>
    <w:rsidRoot w:val="0086797E"/>
    <w:rsid w:val="00004C45"/>
    <w:rsid w:val="000275AA"/>
    <w:rsid w:val="00062153"/>
    <w:rsid w:val="0006354A"/>
    <w:rsid w:val="00081A58"/>
    <w:rsid w:val="00084FA2"/>
    <w:rsid w:val="000A7FEC"/>
    <w:rsid w:val="000B1FAE"/>
    <w:rsid w:val="000C0BD4"/>
    <w:rsid w:val="000E5FE4"/>
    <w:rsid w:val="00151482"/>
    <w:rsid w:val="00156CF4"/>
    <w:rsid w:val="00182395"/>
    <w:rsid w:val="00184BB1"/>
    <w:rsid w:val="001A3006"/>
    <w:rsid w:val="001A6B9A"/>
    <w:rsid w:val="001C5A39"/>
    <w:rsid w:val="001D1EB6"/>
    <w:rsid w:val="001F3DAB"/>
    <w:rsid w:val="00204C4C"/>
    <w:rsid w:val="0027066A"/>
    <w:rsid w:val="00284397"/>
    <w:rsid w:val="00285306"/>
    <w:rsid w:val="002B1299"/>
    <w:rsid w:val="002B30F9"/>
    <w:rsid w:val="002B4EA5"/>
    <w:rsid w:val="002F449C"/>
    <w:rsid w:val="0030321C"/>
    <w:rsid w:val="0030330F"/>
    <w:rsid w:val="003049F6"/>
    <w:rsid w:val="0034403B"/>
    <w:rsid w:val="003571CE"/>
    <w:rsid w:val="00374FE3"/>
    <w:rsid w:val="00386434"/>
    <w:rsid w:val="00386B66"/>
    <w:rsid w:val="00391750"/>
    <w:rsid w:val="003A6891"/>
    <w:rsid w:val="003B4506"/>
    <w:rsid w:val="003C3807"/>
    <w:rsid w:val="003C757D"/>
    <w:rsid w:val="003E268A"/>
    <w:rsid w:val="003E65A7"/>
    <w:rsid w:val="0041291F"/>
    <w:rsid w:val="0041692F"/>
    <w:rsid w:val="004410DF"/>
    <w:rsid w:val="00451656"/>
    <w:rsid w:val="004878FF"/>
    <w:rsid w:val="00487ED2"/>
    <w:rsid w:val="004A3C06"/>
    <w:rsid w:val="004E0519"/>
    <w:rsid w:val="004E649A"/>
    <w:rsid w:val="004F168C"/>
    <w:rsid w:val="00504106"/>
    <w:rsid w:val="00531915"/>
    <w:rsid w:val="00560BF6"/>
    <w:rsid w:val="005A79F9"/>
    <w:rsid w:val="005E75F6"/>
    <w:rsid w:val="00614681"/>
    <w:rsid w:val="0062569A"/>
    <w:rsid w:val="00647386"/>
    <w:rsid w:val="00677F8E"/>
    <w:rsid w:val="006A5395"/>
    <w:rsid w:val="006B2C38"/>
    <w:rsid w:val="006C6BB8"/>
    <w:rsid w:val="006E23B5"/>
    <w:rsid w:val="006E4503"/>
    <w:rsid w:val="007208B6"/>
    <w:rsid w:val="00727C1C"/>
    <w:rsid w:val="00734034"/>
    <w:rsid w:val="00745CA6"/>
    <w:rsid w:val="007853DE"/>
    <w:rsid w:val="007931C4"/>
    <w:rsid w:val="0079344A"/>
    <w:rsid w:val="007C525A"/>
    <w:rsid w:val="007C7101"/>
    <w:rsid w:val="007D314F"/>
    <w:rsid w:val="00825AC8"/>
    <w:rsid w:val="00843D73"/>
    <w:rsid w:val="008541CA"/>
    <w:rsid w:val="00855D43"/>
    <w:rsid w:val="00863621"/>
    <w:rsid w:val="0086797E"/>
    <w:rsid w:val="008840E8"/>
    <w:rsid w:val="00885B5B"/>
    <w:rsid w:val="008B1341"/>
    <w:rsid w:val="008E06FD"/>
    <w:rsid w:val="008E5FCC"/>
    <w:rsid w:val="009274EF"/>
    <w:rsid w:val="00927C64"/>
    <w:rsid w:val="00933715"/>
    <w:rsid w:val="0094000B"/>
    <w:rsid w:val="00952273"/>
    <w:rsid w:val="00954F26"/>
    <w:rsid w:val="0098657E"/>
    <w:rsid w:val="009A26EB"/>
    <w:rsid w:val="009A2CA2"/>
    <w:rsid w:val="009D589C"/>
    <w:rsid w:val="009F19E1"/>
    <w:rsid w:val="00A263DF"/>
    <w:rsid w:val="00A32F79"/>
    <w:rsid w:val="00A340DE"/>
    <w:rsid w:val="00A3480D"/>
    <w:rsid w:val="00A63992"/>
    <w:rsid w:val="00A8223F"/>
    <w:rsid w:val="00AA0421"/>
    <w:rsid w:val="00AA1077"/>
    <w:rsid w:val="00AF1CB7"/>
    <w:rsid w:val="00AF79F1"/>
    <w:rsid w:val="00B25811"/>
    <w:rsid w:val="00B541AF"/>
    <w:rsid w:val="00B73E4D"/>
    <w:rsid w:val="00B76D03"/>
    <w:rsid w:val="00B8639E"/>
    <w:rsid w:val="00B873EE"/>
    <w:rsid w:val="00BB488D"/>
    <w:rsid w:val="00BC1CF6"/>
    <w:rsid w:val="00BC2B5A"/>
    <w:rsid w:val="00BE594A"/>
    <w:rsid w:val="00BE5BBB"/>
    <w:rsid w:val="00C068ED"/>
    <w:rsid w:val="00C118C3"/>
    <w:rsid w:val="00C4013A"/>
    <w:rsid w:val="00C75C30"/>
    <w:rsid w:val="00CC6C3F"/>
    <w:rsid w:val="00CE185D"/>
    <w:rsid w:val="00D06D08"/>
    <w:rsid w:val="00D1392F"/>
    <w:rsid w:val="00D275FC"/>
    <w:rsid w:val="00D45553"/>
    <w:rsid w:val="00D60ED9"/>
    <w:rsid w:val="00D72536"/>
    <w:rsid w:val="00D8551C"/>
    <w:rsid w:val="00D940A3"/>
    <w:rsid w:val="00DE4912"/>
    <w:rsid w:val="00E0087E"/>
    <w:rsid w:val="00E2110F"/>
    <w:rsid w:val="00E2135A"/>
    <w:rsid w:val="00E62948"/>
    <w:rsid w:val="00E81700"/>
    <w:rsid w:val="00E951FE"/>
    <w:rsid w:val="00E958C2"/>
    <w:rsid w:val="00E96B87"/>
    <w:rsid w:val="00EB022D"/>
    <w:rsid w:val="00ED7F6D"/>
    <w:rsid w:val="00EF10DE"/>
    <w:rsid w:val="00F2163A"/>
    <w:rsid w:val="00F37D4D"/>
    <w:rsid w:val="00F45E9C"/>
    <w:rsid w:val="00F50820"/>
    <w:rsid w:val="00F63CDA"/>
    <w:rsid w:val="00F71215"/>
    <w:rsid w:val="00FA6FB2"/>
    <w:rsid w:val="00FB6D96"/>
    <w:rsid w:val="00FD42DC"/>
    <w:rsid w:val="00FE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3BA0D6"/>
  <w15:docId w15:val="{78283259-BBD0-164A-9424-54CDE4B6B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06D08"/>
    <w:pPr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2"/>
      <w:lang w:val="nl"/>
    </w:rPr>
  </w:style>
  <w:style w:type="paragraph" w:styleId="Kop1">
    <w:name w:val="heading 1"/>
    <w:basedOn w:val="Standaard"/>
    <w:next w:val="Standaard"/>
    <w:qFormat/>
    <w:rsid w:val="00AF1CB7"/>
    <w:pPr>
      <w:keepNext/>
      <w:numPr>
        <w:numId w:val="5"/>
      </w:numPr>
      <w:spacing w:line="320" w:lineRule="exact"/>
      <w:outlineLvl w:val="0"/>
    </w:pPr>
    <w:rPr>
      <w:b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AF1CB7"/>
    <w:pPr>
      <w:keepNext/>
      <w:numPr>
        <w:ilvl w:val="1"/>
        <w:numId w:val="5"/>
      </w:numPr>
      <w:outlineLvl w:val="1"/>
    </w:pPr>
    <w:rPr>
      <w:b/>
      <w:sz w:val="28"/>
      <w:szCs w:val="28"/>
    </w:rPr>
  </w:style>
  <w:style w:type="paragraph" w:styleId="Kop3">
    <w:name w:val="heading 3"/>
    <w:basedOn w:val="Standaard"/>
    <w:next w:val="Standaard"/>
    <w:qFormat/>
    <w:rsid w:val="00AF1CB7"/>
    <w:pPr>
      <w:keepNext/>
      <w:numPr>
        <w:ilvl w:val="2"/>
        <w:numId w:val="5"/>
      </w:numPr>
      <w:outlineLvl w:val="2"/>
    </w:pPr>
    <w:rPr>
      <w:b/>
      <w:sz w:val="28"/>
      <w:szCs w:val="24"/>
    </w:rPr>
  </w:style>
  <w:style w:type="paragraph" w:styleId="Kop4">
    <w:name w:val="heading 4"/>
    <w:basedOn w:val="Standaard"/>
    <w:next w:val="Standaard"/>
    <w:qFormat/>
    <w:rsid w:val="00AF1CB7"/>
    <w:pPr>
      <w:keepNext/>
      <w:numPr>
        <w:ilvl w:val="3"/>
        <w:numId w:val="5"/>
      </w:numPr>
      <w:outlineLvl w:val="3"/>
    </w:pPr>
    <w:rPr>
      <w:b/>
      <w:sz w:val="28"/>
    </w:rPr>
  </w:style>
  <w:style w:type="paragraph" w:styleId="Kop5">
    <w:name w:val="heading 5"/>
    <w:basedOn w:val="Standaard"/>
    <w:next w:val="Standaard"/>
    <w:qFormat/>
    <w:rsid w:val="00745CA6"/>
    <w:pPr>
      <w:keepNext/>
      <w:numPr>
        <w:ilvl w:val="4"/>
        <w:numId w:val="8"/>
      </w:numPr>
      <w:outlineLvl w:val="4"/>
    </w:pPr>
    <w:rPr>
      <w:b/>
      <w:sz w:val="28"/>
      <w:lang w:val="nl-NL"/>
    </w:rPr>
  </w:style>
  <w:style w:type="paragraph" w:styleId="Kop6">
    <w:name w:val="heading 6"/>
    <w:basedOn w:val="Standaard"/>
    <w:next w:val="Standaard"/>
    <w:qFormat/>
    <w:rsid w:val="00AF1CB7"/>
    <w:pPr>
      <w:keepNext/>
      <w:numPr>
        <w:ilvl w:val="5"/>
        <w:numId w:val="5"/>
      </w:numPr>
      <w:spacing w:after="120"/>
      <w:outlineLvl w:val="5"/>
    </w:pPr>
    <w:rPr>
      <w:b/>
      <w:sz w:val="36"/>
    </w:rPr>
  </w:style>
  <w:style w:type="paragraph" w:styleId="Kop7">
    <w:name w:val="heading 7"/>
    <w:basedOn w:val="Standaard"/>
    <w:next w:val="Standaard"/>
    <w:qFormat/>
    <w:rsid w:val="00AF1CB7"/>
    <w:pPr>
      <w:keepNext/>
      <w:numPr>
        <w:ilvl w:val="6"/>
        <w:numId w:val="5"/>
      </w:numPr>
      <w:outlineLvl w:val="6"/>
    </w:pPr>
    <w:rPr>
      <w:b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F1CB7"/>
    <w:pPr>
      <w:keepNext/>
      <w:keepLines/>
      <w:numPr>
        <w:ilvl w:val="7"/>
        <w:numId w:val="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Kop9">
    <w:name w:val="heading 9"/>
    <w:basedOn w:val="Standaard"/>
    <w:next w:val="Standaard"/>
    <w:qFormat/>
    <w:rsid w:val="00AF1CB7"/>
    <w:pPr>
      <w:keepNext/>
      <w:numPr>
        <w:ilvl w:val="8"/>
        <w:numId w:val="5"/>
      </w:numPr>
      <w:tabs>
        <w:tab w:val="left" w:pos="862"/>
      </w:tabs>
      <w:spacing w:before="280" w:after="560" w:line="360" w:lineRule="exact"/>
      <w:outlineLvl w:val="8"/>
    </w:pPr>
    <w:rPr>
      <w:b/>
      <w:sz w:val="3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qFormat/>
    <w:rsid w:val="00AF1CB7"/>
    <w:rPr>
      <w:b/>
      <w:sz w:val="20"/>
    </w:rPr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  <w:rPr>
      <w:sz w:val="14"/>
    </w:rPr>
  </w:style>
  <w:style w:type="paragraph" w:styleId="Plattetekstinspringen">
    <w:name w:val="Body Text Indent"/>
    <w:basedOn w:val="Standaard"/>
    <w:pPr>
      <w:ind w:left="993"/>
    </w:pPr>
  </w:style>
  <w:style w:type="paragraph" w:styleId="Plattetekstinspringen2">
    <w:name w:val="Body Text Indent 2"/>
    <w:basedOn w:val="Standaard"/>
    <w:pPr>
      <w:ind w:left="851"/>
    </w:pPr>
  </w:style>
  <w:style w:type="paragraph" w:customStyle="1" w:styleId="Bijlage">
    <w:name w:val="Bijlage"/>
    <w:basedOn w:val="Standaard"/>
    <w:next w:val="Standaard"/>
    <w:rsid w:val="00A32F79"/>
    <w:pPr>
      <w:keepNext/>
      <w:tabs>
        <w:tab w:val="left" w:pos="-2098"/>
        <w:tab w:val="left" w:pos="227"/>
        <w:tab w:val="left" w:pos="1531"/>
      </w:tabs>
      <w:spacing w:before="280" w:after="560" w:line="360" w:lineRule="exact"/>
    </w:pPr>
    <w:rPr>
      <w:b/>
      <w:sz w:val="36"/>
    </w:rPr>
  </w:style>
  <w:style w:type="paragraph" w:customStyle="1" w:styleId="HeaderRef">
    <w:name w:val="HeaderRef"/>
    <w:basedOn w:val="Standaard"/>
    <w:rPr>
      <w:sz w:val="15"/>
    </w:rPr>
  </w:style>
  <w:style w:type="paragraph" w:customStyle="1" w:styleId="vervolgkopjes">
    <w:name w:val="vervolgkopjes"/>
    <w:basedOn w:val="Standaard"/>
    <w:pPr>
      <w:framePr w:w="2041" w:wrap="auto" w:vAnchor="text" w:hAnchor="page" w:x="143" w:y="302"/>
      <w:spacing w:line="230" w:lineRule="exact"/>
      <w:jc w:val="right"/>
    </w:pPr>
    <w:rPr>
      <w:sz w:val="15"/>
    </w:rPr>
  </w:style>
  <w:style w:type="paragraph" w:customStyle="1" w:styleId="PlatteTekst">
    <w:name w:val="PlatteTekst"/>
    <w:basedOn w:val="Standaard"/>
  </w:style>
  <w:style w:type="paragraph" w:styleId="Inhopg1">
    <w:name w:val="toc 1"/>
    <w:basedOn w:val="Standaard"/>
    <w:next w:val="Standaard"/>
    <w:semiHidden/>
    <w:rsid w:val="00A32F79"/>
    <w:pPr>
      <w:tabs>
        <w:tab w:val="right" w:pos="8652"/>
      </w:tabs>
      <w:spacing w:before="340" w:line="340" w:lineRule="exact"/>
      <w:ind w:left="964" w:hanging="964"/>
    </w:pPr>
    <w:rPr>
      <w:b/>
      <w:sz w:val="24"/>
    </w:rPr>
  </w:style>
  <w:style w:type="paragraph" w:styleId="Inhopg2">
    <w:name w:val="toc 2"/>
    <w:basedOn w:val="Standaard"/>
    <w:next w:val="Standaard"/>
    <w:semiHidden/>
    <w:rsid w:val="00A32F79"/>
    <w:pPr>
      <w:tabs>
        <w:tab w:val="right" w:pos="8652"/>
      </w:tabs>
      <w:spacing w:before="120" w:line="340" w:lineRule="exact"/>
      <w:ind w:left="964" w:hanging="964"/>
    </w:pPr>
    <w:rPr>
      <w:b/>
    </w:rPr>
  </w:style>
  <w:style w:type="paragraph" w:styleId="Inhopg3">
    <w:name w:val="toc 3"/>
    <w:basedOn w:val="Standaard"/>
    <w:next w:val="Standaard"/>
    <w:semiHidden/>
    <w:rsid w:val="00A32F79"/>
    <w:pPr>
      <w:tabs>
        <w:tab w:val="right" w:pos="8652"/>
      </w:tabs>
      <w:spacing w:line="280" w:lineRule="exact"/>
      <w:ind w:left="964" w:hanging="964"/>
    </w:pPr>
  </w:style>
  <w:style w:type="paragraph" w:styleId="Inhopg4">
    <w:name w:val="toc 4"/>
    <w:basedOn w:val="Standaard"/>
    <w:next w:val="Standaard"/>
    <w:semiHidden/>
    <w:rsid w:val="00A32F79"/>
    <w:pPr>
      <w:tabs>
        <w:tab w:val="right" w:pos="8652"/>
      </w:tabs>
      <w:spacing w:line="280" w:lineRule="exact"/>
      <w:ind w:left="964" w:hanging="964"/>
    </w:pPr>
  </w:style>
  <w:style w:type="paragraph" w:styleId="Inhopg5">
    <w:name w:val="toc 5"/>
    <w:basedOn w:val="Standaard"/>
    <w:next w:val="Standaard"/>
    <w:semiHidden/>
    <w:rsid w:val="00A32F79"/>
    <w:pPr>
      <w:tabs>
        <w:tab w:val="right" w:pos="8652"/>
      </w:tabs>
      <w:ind w:left="964" w:hanging="964"/>
    </w:pPr>
  </w:style>
  <w:style w:type="character" w:styleId="Paginanummer">
    <w:name w:val="page number"/>
    <w:basedOn w:val="Standaardalinea-lettertype"/>
    <w:rsid w:val="004F168C"/>
  </w:style>
  <w:style w:type="paragraph" w:styleId="Ballontekst">
    <w:name w:val="Balloon Text"/>
    <w:basedOn w:val="Standaard"/>
    <w:link w:val="BallontekstChar"/>
    <w:uiPriority w:val="99"/>
    <w:semiHidden/>
    <w:unhideWhenUsed/>
    <w:rsid w:val="0039175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91750"/>
    <w:rPr>
      <w:rFonts w:ascii="Tahoma" w:hAnsi="Tahoma" w:cs="Tahoma"/>
      <w:sz w:val="16"/>
      <w:szCs w:val="16"/>
      <w:lang w:val="nl"/>
    </w:rPr>
  </w:style>
  <w:style w:type="paragraph" w:styleId="Lijstalinea">
    <w:name w:val="List Paragraph"/>
    <w:basedOn w:val="Standaard"/>
    <w:uiPriority w:val="34"/>
    <w:qFormat/>
    <w:rsid w:val="0086797E"/>
    <w:pPr>
      <w:ind w:left="720"/>
      <w:contextualSpacing/>
    </w:pPr>
  </w:style>
  <w:style w:type="table" w:styleId="Tabelraster">
    <w:name w:val="Table Grid"/>
    <w:basedOn w:val="Standaardtabel"/>
    <w:uiPriority w:val="59"/>
    <w:rsid w:val="00B86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Ondertitel">
    <w:name w:val="Subtitle"/>
    <w:basedOn w:val="Standaard"/>
    <w:next w:val="Standaard"/>
    <w:link w:val="OndertitelChar"/>
    <w:uiPriority w:val="11"/>
    <w:qFormat/>
    <w:rsid w:val="00BC1CF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C1CF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nl"/>
    </w:rPr>
  </w:style>
  <w:style w:type="table" w:styleId="Gemiddeldraster3-accent5">
    <w:name w:val="Medium Grid 3 Accent 5"/>
    <w:basedOn w:val="Standaardtabel"/>
    <w:uiPriority w:val="69"/>
    <w:rsid w:val="007931C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rPr>
      <w:hidden/>
    </w:tr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rPr>
        <w:hidden/>
      </w:trPr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rPr>
        <w:hidden/>
      </w:trPr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rPr>
        <w:hidden/>
      </w:trPr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rPr>
        <w:hidden/>
      </w:trPr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rPr>
        <w:hidden/>
      </w:trPr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rPr>
        <w:hidden/>
      </w:trPr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character" w:customStyle="1" w:styleId="Kop8Char">
    <w:name w:val="Kop 8 Char"/>
    <w:basedOn w:val="Standaardalinea-lettertype"/>
    <w:link w:val="Kop8"/>
    <w:uiPriority w:val="9"/>
    <w:semiHidden/>
    <w:rsid w:val="00AF1CB7"/>
    <w:rPr>
      <w:rFonts w:asciiTheme="majorHAnsi" w:eastAsiaTheme="majorEastAsia" w:hAnsiTheme="majorHAnsi" w:cstheme="majorBidi"/>
      <w:color w:val="404040" w:themeColor="text1" w:themeTint="BF"/>
      <w:lang w:val="nl"/>
    </w:rPr>
  </w:style>
  <w:style w:type="character" w:customStyle="1" w:styleId="KoptekstChar">
    <w:name w:val="Koptekst Char"/>
    <w:basedOn w:val="Standaardalinea-lettertype"/>
    <w:link w:val="Koptekst"/>
    <w:rsid w:val="00E96B87"/>
    <w:rPr>
      <w:rFonts w:ascii="Calibri" w:hAnsi="Calibri"/>
      <w:sz w:val="22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6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o\AppData\Roaming\Microsoft\Sjablonen\sjabloon%20Rotterdam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4C856BD085E543BD752ADA7529DAF8" ma:contentTypeVersion="22" ma:contentTypeDescription="Een nieuw document maken." ma:contentTypeScope="" ma:versionID="de305a063683c815a5bd25bb2820f6a8">
  <xsd:schema xmlns:xsd="http://www.w3.org/2001/XMLSchema" xmlns:xs="http://www.w3.org/2001/XMLSchema" xmlns:p="http://schemas.microsoft.com/office/2006/metadata/properties" xmlns:ns2="ba4790f2-98c4-4268-a930-bdc80538f7bb" xmlns:ns3="0c8f7a48-77b4-4af3-9680-32989497ab11" xmlns:ns4="48913919-71c6-48f4-a122-a917b8785548" targetNamespace="http://schemas.microsoft.com/office/2006/metadata/properties" ma:root="true" ma:fieldsID="58f6cdc76f84a99e75cda94b5fccc0af" ns2:_="" ns3:_="" ns4:_="">
    <xsd:import namespace="ba4790f2-98c4-4268-a930-bdc80538f7bb"/>
    <xsd:import namespace="0c8f7a48-77b4-4af3-9680-32989497ab11"/>
    <xsd:import namespace="48913919-71c6-48f4-a122-a917b8785548"/>
    <xsd:element name="properties">
      <xsd:complexType>
        <xsd:sequence>
          <xsd:element name="documentManagement">
            <xsd:complexType>
              <xsd:all>
                <xsd:element ref="ns2:c6d85613533f4260941427bc18b606dc" minOccurs="0"/>
                <xsd:element ref="ns2:TaxCatchAll" minOccurs="0"/>
                <xsd:element ref="ns2:ae6d95edee634b2792e6f1a4ecf2da08" minOccurs="0"/>
                <xsd:element ref="ns2:Extern_x0020_identificatiekenmerk" minOccurs="0"/>
                <xsd:element ref="ns2:Jaartal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LengthInSecond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4790f2-98c4-4268-a930-bdc80538f7bb" elementFormDefault="qualified">
    <xsd:import namespace="http://schemas.microsoft.com/office/2006/documentManagement/types"/>
    <xsd:import namespace="http://schemas.microsoft.com/office/infopath/2007/PartnerControls"/>
    <xsd:element name="c6d85613533f4260941427bc18b606dc" ma:index="9" ma:taxonomy="true" ma:internalName="c6d85613533f4260941427bc18b606dc" ma:taxonomyFieldName="Documentsoort" ma:displayName="Documentsoort" ma:default="" ma:fieldId="{c6d85613-533f-4260-9414-27bc18b606dc}" ma:sspId="61134e7c-f487-4f3e-b234-30d43b5f02e1" ma:termSetId="5e9b5052-22c9-45f2-bf9c-2e9501f4d6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3263425-3f16-492e-8d36-dd218bc1ec9b}" ma:internalName="TaxCatchAll" ma:showField="CatchAllData" ma:web="0c8f7a48-77b4-4af3-9680-32989497ab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6d95edee634b2792e6f1a4ecf2da08" ma:index="12" ma:taxonomy="true" ma:internalName="ae6d95edee634b2792e6f1a4ecf2da08" ma:taxonomyFieldName="Documentstatus" ma:displayName="Documentstatus" ma:default="1;#Concept|494c300b-fca1-4820-9972-a88d2716d1a9" ma:fieldId="{ae6d95ed-ee63-4b27-92e6-f1a4ecf2da08}" ma:sspId="61134e7c-f487-4f3e-b234-30d43b5f02e1" ma:termSetId="d4545161-d101-419d-849d-c2735aac7eb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xtern_x0020_identificatiekenmerk" ma:index="13" nillable="true" ma:displayName="Extern identificatiekenmerk" ma:internalName="Extern_x0020_identificatiekenmerk">
      <xsd:simpleType>
        <xsd:restriction base="dms:Text">
          <xsd:maxLength value="255"/>
        </xsd:restriction>
      </xsd:simpleType>
    </xsd:element>
    <xsd:element name="Jaartal" ma:index="14" nillable="true" ma:displayName="Jaartal" ma:default="2021" ma:format="Dropdown" ma:internalName="Jaartal">
      <xsd:simpleType>
        <xsd:restriction base="dms:Choice">
          <xsd:enumeration value="2018"/>
          <xsd:enumeration value="2019"/>
          <xsd:enumeration value="2020"/>
          <xsd:enumeration value="2021"/>
          <xsd:enumeration value="2022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f7a48-77b4-4af3-9680-32989497ab11" elementFormDefault="qualified">
    <xsd:import namespace="http://schemas.microsoft.com/office/2006/documentManagement/types"/>
    <xsd:import namespace="http://schemas.microsoft.com/office/infopath/2007/PartnerControls"/>
    <xsd:element name="_dlc_DocId" ma:index="1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2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913919-71c6-48f4-a122-a917b87855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1" nillable="true" ma:taxonomy="true" ma:internalName="lcf76f155ced4ddcb4097134ff3c332f" ma:taxonomyFieldName="MediaServiceImageTags" ma:displayName="Afbeeldingtags" ma:readOnly="false" ma:fieldId="{5cf76f15-5ced-4ddc-b409-7134ff3c332f}" ma:taxonomyMulti="true" ma:sspId="61134e7c-f487-4f3e-b234-30d43b5f02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aartal xmlns="ba4790f2-98c4-4268-a930-bdc80538f7bb">2020</Jaartal>
    <c6d85613533f4260941427bc18b606dc xmlns="ba4790f2-98c4-4268-a930-bdc80538f7bb">
      <Terms xmlns="http://schemas.microsoft.com/office/infopath/2007/PartnerControls"/>
    </c6d85613533f4260941427bc18b606dc>
    <ae6d95edee634b2792e6f1a4ecf2da08 xmlns="ba4790f2-98c4-4268-a930-bdc80538f7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494c300b-fca1-4820-9972-a88d2716d1a9</TermId>
        </TermInfo>
      </Terms>
    </ae6d95edee634b2792e6f1a4ecf2da08>
    <TaxCatchAll xmlns="ba4790f2-98c4-4268-a930-bdc80538f7bb">
      <Value>1</Value>
    </TaxCatchAll>
    <Extern_x0020_identificatiekenmerk xmlns="ba4790f2-98c4-4268-a930-bdc80538f7bb" xsi:nil="true"/>
    <_dlc_DocId xmlns="0c8f7a48-77b4-4af3-9680-32989497ab11">DRISOV-397773693-3907</_dlc_DocId>
    <_dlc_DocIdUrl xmlns="0c8f7a48-77b4-4af3-9680-32989497ab11">
      <Url>https://overijssel.sharepoint.com/sites/CONTRACTDRIS-DISPLAYSBIJBUSHALTESOV-OOST/_layouts/15/DocIdRedir.aspx?ID=DRISOV-397773693-3907</Url>
      <Description>DRISOV-397773693-3907</Description>
    </_dlc_DocIdUrl>
    <lcf76f155ced4ddcb4097134ff3c332f xmlns="48913919-71c6-48f4-a122-a917b8785548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C2F278-ED64-4D0F-B84D-5459D96047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7FBBF5-1B9E-436C-B638-63FCE55C1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4790f2-98c4-4268-a930-bdc80538f7bb"/>
    <ds:schemaRef ds:uri="0c8f7a48-77b4-4af3-9680-32989497ab11"/>
    <ds:schemaRef ds:uri="48913919-71c6-48f4-a122-a917b87855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9680F6-2EA9-42F3-8A58-56267B0F13FC}">
  <ds:schemaRefs>
    <ds:schemaRef ds:uri="http://schemas.microsoft.com/office/2006/metadata/properties"/>
    <ds:schemaRef ds:uri="http://schemas.microsoft.com/office/infopath/2007/PartnerControls"/>
    <ds:schemaRef ds:uri="ba4790f2-98c4-4268-a930-bdc80538f7bb"/>
    <ds:schemaRef ds:uri="0c8f7a48-77b4-4af3-9680-32989497ab11"/>
    <ds:schemaRef ds:uri="48913919-71c6-48f4-a122-a917b8785548"/>
  </ds:schemaRefs>
</ds:datastoreItem>
</file>

<file path=customXml/itemProps4.xml><?xml version="1.0" encoding="utf-8"?>
<ds:datastoreItem xmlns:ds="http://schemas.openxmlformats.org/officeDocument/2006/customXml" ds:itemID="{4B2356B2-7DE7-4632-BF18-6113B6374C4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A88D6AA-CB35-4310-9D03-3A8B661012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C:\Users\Marco\AppData\Roaming\Microsoft\Sjablonen\sjabloon Rotterdam.dotx</Template>
  <TotalTime>3</TotalTime>
  <Pages>11</Pages>
  <Words>1319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Notitie</vt:lpstr>
    </vt:vector>
  </TitlesOfParts>
  <Company>HP</Company>
  <LinksUpToDate>false</LinksUpToDate>
  <CharactersWithSpaces>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Notitie</dc:title>
  <dc:creator>Marco Mus</dc:creator>
  <cp:lastModifiedBy>Quincent Ripassa</cp:lastModifiedBy>
  <cp:revision>4</cp:revision>
  <cp:lastPrinted>2014-01-09T11:45:00Z</cp:lastPrinted>
  <dcterms:created xsi:type="dcterms:W3CDTF">2020-06-08T20:18:00Z</dcterms:created>
  <dcterms:modified xsi:type="dcterms:W3CDTF">2025-11-19T19:35:00Z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antalPag">
    <vt:lpwstr>1</vt:lpwstr>
  </property>
  <property fmtid="{D5CDD505-2E9C-101B-9397-08002B2CF9AE}" pid="3" name="LogoAanUit">
    <vt:lpwstr>AAN</vt:lpwstr>
  </property>
  <property fmtid="{D5CDD505-2E9C-101B-9397-08002B2CF9AE}" pid="4" name="Logo">
    <vt:lpwstr>0G</vt:lpwstr>
  </property>
  <property fmtid="{D5CDD505-2E9C-101B-9397-08002B2CF9AE}" pid="5" name="LogoAsPicture">
    <vt:lpwstr>True</vt:lpwstr>
  </property>
  <property fmtid="{D5CDD505-2E9C-101B-9397-08002B2CF9AE}" pid="6" name="LogoPath">
    <vt:lpwstr>K:\\Huisstijl95dev\\Correspondentie\\Logos\\GemWerkRDam.wmf</vt:lpwstr>
  </property>
  <property fmtid="{D5CDD505-2E9C-101B-9397-08002B2CF9AE}" pid="7" name="LogoAanUitVolg">
    <vt:lpwstr>AAN</vt:lpwstr>
  </property>
  <property fmtid="{D5CDD505-2E9C-101B-9397-08002B2CF9AE}" pid="8" name="ContentTypeId">
    <vt:lpwstr>0x010100644C856BD085E543BD752ADA7529DAF8</vt:lpwstr>
  </property>
  <property fmtid="{D5CDD505-2E9C-101B-9397-08002B2CF9AE}" pid="9" name="Documentstatus">
    <vt:lpwstr>1;#Concept|494c300b-fca1-4820-9972-a88d2716d1a9</vt:lpwstr>
  </property>
  <property fmtid="{D5CDD505-2E9C-101B-9397-08002B2CF9AE}" pid="10" name="_dlc_DocIdItemGuid">
    <vt:lpwstr>6c10def7-40fb-41fe-9c97-f895c7295d17</vt:lpwstr>
  </property>
  <property fmtid="{D5CDD505-2E9C-101B-9397-08002B2CF9AE}" pid="11" name="MediaServiceImageTags">
    <vt:lpwstr/>
  </property>
  <property fmtid="{D5CDD505-2E9C-101B-9397-08002B2CF9AE}" pid="12" name="Documentsoort">
    <vt:lpwstr/>
  </property>
</Properties>
</file>